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D6A394" w14:textId="77777777" w:rsidR="006D72E3" w:rsidRDefault="003B2711">
      <w:pPr>
        <w:pStyle w:val="affff2"/>
        <w:jc w:val="both"/>
      </w:pPr>
      <w:bookmarkStart w:id="0" w:name="SectionMark0"/>
      <w:r>
        <w:rPr>
          <w:noProof/>
        </w:rPr>
        <mc:AlternateContent>
          <mc:Choice Requires="wpg">
            <w:drawing>
              <wp:anchor distT="0" distB="0" distL="114300" distR="114300" simplePos="0" relativeHeight="251659776" behindDoc="0" locked="0" layoutInCell="1" allowOverlap="1" wp14:anchorId="74409923" wp14:editId="3526EB6B">
                <wp:simplePos x="0" y="0"/>
                <wp:positionH relativeFrom="column">
                  <wp:posOffset>109220</wp:posOffset>
                </wp:positionH>
                <wp:positionV relativeFrom="paragraph">
                  <wp:posOffset>-100330</wp:posOffset>
                </wp:positionV>
                <wp:extent cx="5760720" cy="8461375"/>
                <wp:effectExtent l="0" t="0" r="11430" b="0"/>
                <wp:wrapNone/>
                <wp:docPr id="5" name="组合 454"/>
                <wp:cNvGraphicFramePr/>
                <a:graphic xmlns:a="http://schemas.openxmlformats.org/drawingml/2006/main">
                  <a:graphicData uri="http://schemas.microsoft.com/office/word/2010/wordprocessingGroup">
                    <wpg:wgp>
                      <wpg:cNvGrpSpPr/>
                      <wpg:grpSpPr>
                        <a:xfrm>
                          <a:off x="0" y="0"/>
                          <a:ext cx="5760720" cy="8461375"/>
                          <a:chOff x="1248" y="1134"/>
                          <a:chExt cx="9072" cy="13325"/>
                        </a:xfrm>
                      </wpg:grpSpPr>
                      <wps:wsp>
                        <wps:cNvPr id="6" name="fmFrame2"/>
                        <wps:cNvSpPr txBox="1">
                          <a:spLocks noChangeArrowheads="1"/>
                        </wps:cNvSpPr>
                        <wps:spPr bwMode="auto">
                          <a:xfrm>
                            <a:off x="1248" y="2608"/>
                            <a:ext cx="9071" cy="624"/>
                          </a:xfrm>
                          <a:prstGeom prst="rect">
                            <a:avLst/>
                          </a:prstGeom>
                          <a:solidFill>
                            <a:srgbClr val="FFFFFF"/>
                          </a:solidFill>
                          <a:ln>
                            <a:noFill/>
                          </a:ln>
                        </wps:spPr>
                        <wps:txbx>
                          <w:txbxContent>
                            <w:p w14:paraId="43C5BAFC" w14:textId="77777777" w:rsidR="006D72E3" w:rsidRDefault="003B2711">
                              <w:pPr>
                                <w:pStyle w:val="affff0"/>
                              </w:pPr>
                              <w:r>
                                <w:rPr>
                                  <w:rFonts w:hint="eastAsia"/>
                                </w:rPr>
                                <w:t>农业机械推广鉴定大纲</w:t>
                              </w:r>
                            </w:p>
                          </w:txbxContent>
                        </wps:txbx>
                        <wps:bodyPr rot="0" vert="horz" wrap="square" lIns="0" tIns="0" rIns="0" bIns="0" anchor="t" anchorCtr="0" upright="1">
                          <a:noAutofit/>
                        </wps:bodyPr>
                      </wps:wsp>
                      <wps:wsp>
                        <wps:cNvPr id="7" name="fmFrame8"/>
                        <wps:cNvSpPr txBox="1">
                          <a:spLocks noChangeArrowheads="1"/>
                        </wps:cNvSpPr>
                        <wps:spPr bwMode="auto">
                          <a:xfrm>
                            <a:off x="7655" y="1134"/>
                            <a:ext cx="2551" cy="964"/>
                          </a:xfrm>
                          <a:prstGeom prst="rect">
                            <a:avLst/>
                          </a:prstGeom>
                          <a:solidFill>
                            <a:srgbClr val="FFFFFF"/>
                          </a:solidFill>
                          <a:ln>
                            <a:noFill/>
                          </a:ln>
                        </wps:spPr>
                        <wps:txbx>
                          <w:txbxContent>
                            <w:p w14:paraId="75C2989F" w14:textId="77777777" w:rsidR="006D72E3" w:rsidRDefault="003B2711">
                              <w:pPr>
                                <w:pStyle w:val="afff4"/>
                              </w:pPr>
                              <w:r>
                                <w:rPr>
                                  <w:rFonts w:hint="eastAsia"/>
                                </w:rPr>
                                <w:t>DG</w:t>
                              </w:r>
                            </w:p>
                          </w:txbxContent>
                        </wps:txbx>
                        <wps:bodyPr rot="0" vert="horz" wrap="square" lIns="0" tIns="0" rIns="0" bIns="0" anchor="t" anchorCtr="0" upright="1">
                          <a:noAutofit/>
                        </wps:bodyPr>
                      </wps:wsp>
                      <wps:wsp>
                        <wps:cNvPr id="8" name="fmFrame3"/>
                        <wps:cNvSpPr txBox="1">
                          <a:spLocks noChangeArrowheads="1"/>
                        </wps:cNvSpPr>
                        <wps:spPr bwMode="auto">
                          <a:xfrm>
                            <a:off x="6351" y="3345"/>
                            <a:ext cx="3742" cy="737"/>
                          </a:xfrm>
                          <a:prstGeom prst="rect">
                            <a:avLst/>
                          </a:prstGeom>
                          <a:solidFill>
                            <a:srgbClr val="FFFFFF"/>
                          </a:solidFill>
                          <a:ln>
                            <a:noFill/>
                          </a:ln>
                        </wps:spPr>
                        <wps:txbx>
                          <w:txbxContent>
                            <w:p w14:paraId="7453922A" w14:textId="36E2C738" w:rsidR="006D72E3" w:rsidRDefault="003B2711">
                              <w:pPr>
                                <w:pStyle w:val="20"/>
                                <w:snapToGrid w:val="0"/>
                                <w:spacing w:before="0" w:line="240" w:lineRule="auto"/>
                                <w:rPr>
                                  <w:rFonts w:ascii="黑体" w:eastAsia="黑体"/>
                                </w:rPr>
                              </w:pPr>
                              <w:r>
                                <w:rPr>
                                  <w:rFonts w:ascii="黑体" w:eastAsia="黑体" w:hint="eastAsia"/>
                                  <w:szCs w:val="21"/>
                                </w:rPr>
                                <w:t xml:space="preserve">DG/T </w:t>
                              </w:r>
                              <w:r>
                                <w:rPr>
                                  <w:rFonts w:ascii="黑体" w:eastAsia="黑体"/>
                                  <w:szCs w:val="21"/>
                                </w:rPr>
                                <w:t>XXX</w:t>
                              </w:r>
                              <w:r>
                                <w:rPr>
                                  <w:rFonts w:ascii="黑体" w:eastAsia="黑体" w:hint="eastAsia"/>
                                </w:rPr>
                                <w:t>－</w:t>
                              </w:r>
                              <w:r w:rsidR="00BF7B48">
                                <w:rPr>
                                  <w:rFonts w:ascii="黑体" w:eastAsia="黑体" w:hint="eastAsia"/>
                                </w:rPr>
                                <w:t>XXX</w:t>
                              </w:r>
                              <w:r>
                                <w:rPr>
                                  <w:rFonts w:ascii="黑体" w:eastAsia="黑体"/>
                                </w:rPr>
                                <w:t>X</w:t>
                              </w:r>
                              <w:r>
                                <w:rPr>
                                  <w:rFonts w:ascii="黑体" w:eastAsia="黑体" w:hAnsi="黑体" w:hint="eastAsia"/>
                                </w:rPr>
                                <w:t xml:space="preserve"> </w:t>
                              </w:r>
                              <w:r>
                                <w:rPr>
                                  <w:rFonts w:ascii="黑体" w:eastAsia="黑体" w:hint="eastAsia"/>
                                </w:rPr>
                                <w:t xml:space="preserve"> </w:t>
                              </w:r>
                            </w:p>
                          </w:txbxContent>
                        </wps:txbx>
                        <wps:bodyPr rot="0" vert="horz" wrap="square" lIns="0" tIns="0" rIns="0" bIns="0" anchor="t" anchorCtr="0" upright="1">
                          <a:noAutofit/>
                        </wps:bodyPr>
                      </wps:wsp>
                      <wps:wsp>
                        <wps:cNvPr id="9" name="fmFrame4"/>
                        <wps:cNvSpPr txBox="1">
                          <a:spLocks noChangeArrowheads="1"/>
                        </wps:cNvSpPr>
                        <wps:spPr bwMode="auto">
                          <a:xfrm>
                            <a:off x="1248" y="6237"/>
                            <a:ext cx="9071" cy="2835"/>
                          </a:xfrm>
                          <a:prstGeom prst="rect">
                            <a:avLst/>
                          </a:prstGeom>
                          <a:solidFill>
                            <a:srgbClr val="FFFFFF"/>
                          </a:solidFill>
                          <a:ln>
                            <a:noFill/>
                          </a:ln>
                        </wps:spPr>
                        <wps:txbx>
                          <w:txbxContent>
                            <w:p w14:paraId="446284EC" w14:textId="77777777" w:rsidR="006D72E3" w:rsidRDefault="003B2711">
                              <w:pPr>
                                <w:pStyle w:val="afff3"/>
                                <w:rPr>
                                  <w:rFonts w:ascii="宋体" w:eastAsia="宋体" w:hAnsi="宋体"/>
                                  <w:sz w:val="28"/>
                                  <w:szCs w:val="28"/>
                                </w:rPr>
                              </w:pPr>
                              <w:r>
                                <w:rPr>
                                  <w:rFonts w:hint="eastAsia"/>
                                </w:rPr>
                                <w:t>家禽浸烫设备</w:t>
                              </w:r>
                            </w:p>
                            <w:p w14:paraId="12922D00" w14:textId="58AAE25C" w:rsidR="006D72E3" w:rsidRDefault="00B614E6" w:rsidP="00B614E6">
                              <w:pPr>
                                <w:pStyle w:val="affff2"/>
                              </w:pPr>
                              <w:r>
                                <w:rPr>
                                  <w:rFonts w:hint="eastAsia"/>
                                </w:rPr>
                                <w:t>（征求意见稿）</w:t>
                              </w:r>
                            </w:p>
                            <w:p w14:paraId="0CD5159F" w14:textId="7CB8B435" w:rsidR="006D72E3" w:rsidRDefault="00710082">
                              <w:pPr>
                                <w:pStyle w:val="affe"/>
                              </w:pPr>
                              <w:r>
                                <w:rPr>
                                  <w:rFonts w:hint="eastAsia"/>
                                </w:rPr>
                                <w:t>起草人：张奎彪，电话1</w:t>
                              </w:r>
                              <w:r>
                                <w:t>3604343939</w:t>
                              </w:r>
                              <w:r>
                                <w:rPr>
                                  <w:rFonts w:hint="eastAsia"/>
                                </w:rPr>
                                <w:t>，</w:t>
                              </w:r>
                              <w:hyperlink r:id="rId10" w:history="1">
                                <w:r w:rsidRPr="00304497">
                                  <w:rPr>
                                    <w:rStyle w:val="aff0"/>
                                    <w:rFonts w:ascii="宋体" w:hint="eastAsia"/>
                                    <w:sz w:val="28"/>
                                  </w:rPr>
                                  <w:t>邮箱1</w:t>
                                </w:r>
                                <w:r w:rsidRPr="00304497">
                                  <w:rPr>
                                    <w:rStyle w:val="aff0"/>
                                    <w:rFonts w:ascii="宋体"/>
                                    <w:sz w:val="28"/>
                                  </w:rPr>
                                  <w:t>3604343939@163.com</w:t>
                                </w:r>
                              </w:hyperlink>
                            </w:p>
                            <w:p w14:paraId="08930B9A" w14:textId="77777777" w:rsidR="00710082" w:rsidRPr="00710082" w:rsidRDefault="00710082">
                              <w:pPr>
                                <w:pStyle w:val="affe"/>
                              </w:pPr>
                            </w:p>
                            <w:p w14:paraId="65AB2636" w14:textId="77777777" w:rsidR="006D72E3" w:rsidRDefault="006D72E3">
                              <w:pPr>
                                <w:pStyle w:val="afff2"/>
                              </w:pPr>
                            </w:p>
                            <w:p w14:paraId="71E5E152" w14:textId="77777777" w:rsidR="006D72E3" w:rsidRDefault="006D72E3">
                              <w:pPr>
                                <w:pStyle w:val="afff9"/>
                              </w:pPr>
                            </w:p>
                          </w:txbxContent>
                        </wps:txbx>
                        <wps:bodyPr rot="0" vert="horz" wrap="square" lIns="0" tIns="0" rIns="0" bIns="0" anchor="t" anchorCtr="0" upright="1">
                          <a:noAutofit/>
                        </wps:bodyPr>
                      </wps:wsp>
                      <wps:wsp>
                        <wps:cNvPr id="10" name="fmFrame5"/>
                        <wps:cNvSpPr txBox="1">
                          <a:spLocks noChangeArrowheads="1"/>
                        </wps:cNvSpPr>
                        <wps:spPr bwMode="auto">
                          <a:xfrm>
                            <a:off x="1248" y="13041"/>
                            <a:ext cx="3402" cy="397"/>
                          </a:xfrm>
                          <a:prstGeom prst="rect">
                            <a:avLst/>
                          </a:prstGeom>
                          <a:solidFill>
                            <a:srgbClr val="FFFFFF"/>
                          </a:solidFill>
                          <a:ln>
                            <a:noFill/>
                          </a:ln>
                        </wps:spPr>
                        <wps:txbx>
                          <w:txbxContent>
                            <w:p w14:paraId="372F3778" w14:textId="7D0DBD9A" w:rsidR="006D72E3" w:rsidRDefault="00BF7B48">
                              <w:pPr>
                                <w:pStyle w:val="aff9"/>
                                <w:adjustRightInd w:val="0"/>
                                <w:snapToGrid w:val="0"/>
                                <w:spacing w:line="360" w:lineRule="auto"/>
                                <w:rPr>
                                  <w:rFonts w:ascii="黑体"/>
                                </w:rPr>
                              </w:pPr>
                              <w:r>
                                <w:rPr>
                                  <w:rFonts w:ascii="黑体" w:hint="eastAsia"/>
                                </w:rPr>
                                <w:t>XXXX</w:t>
                              </w:r>
                              <w:r w:rsidR="003B2711">
                                <w:rPr>
                                  <w:rFonts w:ascii="黑体" w:hint="eastAsia"/>
                                </w:rPr>
                                <w:t>-</w:t>
                              </w:r>
                              <w:r>
                                <w:rPr>
                                  <w:rFonts w:ascii="黑体" w:hint="eastAsia"/>
                                </w:rPr>
                                <w:t>XX</w:t>
                              </w:r>
                              <w:r w:rsidR="003B2711">
                                <w:rPr>
                                  <w:rFonts w:ascii="黑体" w:hint="eastAsia"/>
                                </w:rPr>
                                <w:t>-</w:t>
                              </w:r>
                              <w:r>
                                <w:rPr>
                                  <w:rFonts w:ascii="黑体" w:hint="eastAsia"/>
                                </w:rPr>
                                <w:t>XX</w:t>
                              </w:r>
                              <w:r w:rsidR="003B2711">
                                <w:rPr>
                                  <w:rFonts w:ascii="黑体" w:hint="eastAsia"/>
                                </w:rPr>
                                <w:t>发布</w:t>
                              </w:r>
                            </w:p>
                          </w:txbxContent>
                        </wps:txbx>
                        <wps:bodyPr rot="0" vert="horz" wrap="square" lIns="0" tIns="0" rIns="0" bIns="0" anchor="t" anchorCtr="0" upright="1">
                          <a:noAutofit/>
                        </wps:bodyPr>
                      </wps:wsp>
                      <wps:wsp>
                        <wps:cNvPr id="11" name="fmFrame6"/>
                        <wps:cNvSpPr txBox="1">
                          <a:spLocks noChangeArrowheads="1"/>
                        </wps:cNvSpPr>
                        <wps:spPr bwMode="auto">
                          <a:xfrm>
                            <a:off x="6918" y="13041"/>
                            <a:ext cx="3402" cy="397"/>
                          </a:xfrm>
                          <a:prstGeom prst="rect">
                            <a:avLst/>
                          </a:prstGeom>
                          <a:solidFill>
                            <a:srgbClr val="FFFFFF"/>
                          </a:solidFill>
                          <a:ln>
                            <a:noFill/>
                          </a:ln>
                        </wps:spPr>
                        <wps:txbx>
                          <w:txbxContent>
                            <w:p w14:paraId="3E96C6C9" w14:textId="22732A6E" w:rsidR="006D72E3" w:rsidRDefault="00BF7B48">
                              <w:pPr>
                                <w:pStyle w:val="aff8"/>
                                <w:adjustRightInd w:val="0"/>
                                <w:snapToGrid w:val="0"/>
                                <w:ind w:firstLineChars="50" w:firstLine="140"/>
                                <w:rPr>
                                  <w:rFonts w:ascii="黑体"/>
                                </w:rPr>
                              </w:pPr>
                              <w:r>
                                <w:rPr>
                                  <w:rFonts w:ascii="黑体" w:hint="eastAsia"/>
                                </w:rPr>
                                <w:t>XXXX</w:t>
                              </w:r>
                              <w:r w:rsidR="003B2711">
                                <w:rPr>
                                  <w:rFonts w:ascii="黑体" w:hint="eastAsia"/>
                                </w:rPr>
                                <w:t>-</w:t>
                              </w:r>
                              <w:r>
                                <w:rPr>
                                  <w:rFonts w:ascii="黑体" w:hint="eastAsia"/>
                                </w:rPr>
                                <w:t>XX</w:t>
                              </w:r>
                              <w:r w:rsidR="003B2711">
                                <w:rPr>
                                  <w:rFonts w:ascii="黑体" w:hint="eastAsia"/>
                                </w:rPr>
                                <w:t>-</w:t>
                              </w:r>
                              <w:r>
                                <w:rPr>
                                  <w:rFonts w:ascii="黑体" w:hint="eastAsia"/>
                                </w:rPr>
                                <w:t>XX</w:t>
                              </w:r>
                              <w:r w:rsidR="003B2711">
                                <w:rPr>
                                  <w:rFonts w:ascii="黑体" w:hint="eastAsia"/>
                                </w:rPr>
                                <w:t>实施</w:t>
                              </w:r>
                            </w:p>
                            <w:p w14:paraId="3954E270" w14:textId="77777777" w:rsidR="006D72E3" w:rsidRDefault="006D72E3">
                              <w:pPr>
                                <w:pStyle w:val="aff8"/>
                                <w:ind w:right="560" w:firstLineChars="50" w:firstLine="140"/>
                                <w:jc w:val="both"/>
                              </w:pPr>
                            </w:p>
                            <w:p w14:paraId="087FBF3A" w14:textId="77777777" w:rsidR="006D72E3" w:rsidRDefault="006D72E3">
                              <w:pPr>
                                <w:pStyle w:val="aff8"/>
                                <w:ind w:right="560" w:firstLineChars="50" w:firstLine="140"/>
                                <w:jc w:val="both"/>
                              </w:pPr>
                            </w:p>
                          </w:txbxContent>
                        </wps:txbx>
                        <wps:bodyPr rot="0" vert="horz" wrap="square" lIns="0" tIns="0" rIns="0" bIns="0" anchor="t" anchorCtr="0" upright="1">
                          <a:noAutofit/>
                        </wps:bodyPr>
                      </wps:wsp>
                      <wps:wsp>
                        <wps:cNvPr id="12" name="fmFrame7"/>
                        <wps:cNvSpPr txBox="1">
                          <a:spLocks noChangeArrowheads="1"/>
                        </wps:cNvSpPr>
                        <wps:spPr bwMode="auto">
                          <a:xfrm>
                            <a:off x="1248" y="13892"/>
                            <a:ext cx="9071" cy="567"/>
                          </a:xfrm>
                          <a:prstGeom prst="rect">
                            <a:avLst/>
                          </a:prstGeom>
                          <a:solidFill>
                            <a:srgbClr val="FFFFFF"/>
                          </a:solidFill>
                          <a:ln>
                            <a:noFill/>
                          </a:ln>
                        </wps:spPr>
                        <wps:txbx>
                          <w:txbxContent>
                            <w:p w14:paraId="1DEF21F0" w14:textId="77777777" w:rsidR="006D72E3" w:rsidRDefault="003B2711">
                              <w:pPr>
                                <w:pStyle w:val="afff0"/>
                                <w:rPr>
                                  <w:sz w:val="32"/>
                                  <w:szCs w:val="32"/>
                                </w:rPr>
                              </w:pPr>
                              <w:r>
                                <w:rPr>
                                  <w:rFonts w:hint="eastAsia"/>
                                  <w:sz w:val="32"/>
                                  <w:szCs w:val="32"/>
                                </w:rPr>
                                <w:t xml:space="preserve">中华人民共和国农业农村部  </w:t>
                              </w:r>
                              <w:r>
                                <w:rPr>
                                  <w:rFonts w:hint="eastAsia"/>
                                  <w:sz w:val="28"/>
                                  <w:szCs w:val="28"/>
                                </w:rPr>
                                <w:t>发布</w:t>
                              </w:r>
                            </w:p>
                          </w:txbxContent>
                        </wps:txbx>
                        <wps:bodyPr rot="0" vert="horz" wrap="square" lIns="0" tIns="0" rIns="0" bIns="0" anchor="t" anchorCtr="0" upright="1">
                          <a:noAutofit/>
                        </wps:bodyPr>
                      </wps:wsp>
                      <wps:wsp>
                        <wps:cNvPr id="13" name="直线 462"/>
                        <wps:cNvCnPr>
                          <a:cxnSpLocks noChangeShapeType="1"/>
                        </wps:cNvCnPr>
                        <wps:spPr bwMode="auto">
                          <a:xfrm>
                            <a:off x="1248" y="4039"/>
                            <a:ext cx="9071" cy="0"/>
                          </a:xfrm>
                          <a:prstGeom prst="line">
                            <a:avLst/>
                          </a:prstGeom>
                          <a:noFill/>
                          <a:ln w="12700">
                            <a:solidFill>
                              <a:srgbClr val="000000"/>
                            </a:solidFill>
                            <a:round/>
                          </a:ln>
                        </wps:spPr>
                        <wps:bodyPr/>
                      </wps:wsp>
                      <wps:wsp>
                        <wps:cNvPr id="14" name="直线 463"/>
                        <wps:cNvCnPr>
                          <a:cxnSpLocks noChangeShapeType="1"/>
                        </wps:cNvCnPr>
                        <wps:spPr bwMode="auto">
                          <a:xfrm>
                            <a:off x="1248" y="13608"/>
                            <a:ext cx="9071" cy="0"/>
                          </a:xfrm>
                          <a:prstGeom prst="line">
                            <a:avLst/>
                          </a:prstGeom>
                          <a:noFill/>
                          <a:ln w="12700">
                            <a:solidFill>
                              <a:srgbClr val="000000"/>
                            </a:solidFill>
                            <a:round/>
                          </a:ln>
                        </wps:spPr>
                        <wps:bodyPr/>
                      </wps:wsp>
                    </wpg:wgp>
                  </a:graphicData>
                </a:graphic>
              </wp:anchor>
            </w:drawing>
          </mc:Choice>
          <mc:Fallback>
            <w:pict>
              <v:group id="组合 454" o:spid="_x0000_s1026" style="position:absolute;left:0;text-align:left;margin-left:8.6pt;margin-top:-7.9pt;width:453.6pt;height:666.25pt;z-index:251659776" coordorigin="1248,1134" coordsize="9072,133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">
                <v:shapetype id="_x0000_t202" coordsize="21600,21600" o:spt="202" path="m,l,21600r21600,l21600,xe">
                  <v:stroke joinstyle="miter"/>
                  <v:path gradientshapeok="t" o:connecttype="rect"/>
                </v:shapetype>
                <v:shape id="fmFrame2" o:spid="_x0000_s1027" type="#_x0000_t202" style="position:absolute;left:1248;top:2608;width:9071;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wvTcEA&#10;AADaAAAADwAAAGRycy9kb3ducmV2LnhtbESPS6vCMBSE9xf8D+EId3PRVBci1Si+LrjQhQ9cH5pj&#10;W2xOShJt/fdGEFwOM98MM523phIPcr60rGDQT0AQZ1aXnCs4n/57YxA+IGusLJOCJ3mYzzo/U0y1&#10;bfhAj2PIRSxhn6KCIoQ6ldJnBRn0fVsTR+9qncEQpculdtjEclPJYZKMpMGS40KBNa0Kym7Hu1Ew&#10;Wrt7c+DV3/q82eG+zoeX5fOi1G+3XUxABGrDN/yhtzpy8L4Sb4C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ML03BAAAA2gAAAA8AAAAAAAAAAAAAAAAAmAIAAGRycy9kb3du&#10;cmV2LnhtbFBLBQYAAAAABAAEAPUAAACGAwAAAAA=&#10;" stroked="f">
                  <v:textbox inset="0,0,0,0">
                    <w:txbxContent>
                      <w:p w14:paraId="43C5BAFC" w14:textId="77777777" w:rsidR="006D72E3" w:rsidRDefault="003B2711">
                        <w:pPr>
                          <w:pStyle w:val="affff0"/>
                        </w:pPr>
                        <w:r>
                          <w:rPr>
                            <w:rFonts w:hint="eastAsia"/>
                          </w:rPr>
                          <w:t>农业机械推广鉴定大纲</w:t>
                        </w:r>
                      </w:p>
                    </w:txbxContent>
                  </v:textbox>
                </v:shape>
                <v:shape id="fmFrame8" o:spid="_x0000_s1028" type="#_x0000_t202" style="position:absolute;left:7655;top:1134;width:2551;height:9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CK1sIA&#10;AADaAAAADwAAAGRycy9kb3ducmV2LnhtbESPT4vCMBTE7wt+h/AEL4umenCXahT/ggf3oCueH82z&#10;LTYvJYm2fnsjCB6HmfkNM523phJ3cr60rGA4SEAQZ1aXnCs4/W/7vyB8QNZYWSYFD/Iwn3W+pphq&#10;2/CB7seQiwhhn6KCIoQ6ldJnBRn0A1sTR+9incEQpculdthEuKnkKEnG0mDJcaHAmlYFZdfjzSgY&#10;r92tOfDqe33a7PGvzkfn5eOsVK/bLiYgArXhE363d1rBD7yuxBsgZ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QIrWwgAAANoAAAAPAAAAAAAAAAAAAAAAAJgCAABkcnMvZG93&#10;bnJldi54bWxQSwUGAAAAAAQABAD1AAAAhwMAAAAA&#10;" stroked="f">
                  <v:textbox inset="0,0,0,0">
                    <w:txbxContent>
                      <w:p w14:paraId="75C2989F" w14:textId="77777777" w:rsidR="006D72E3" w:rsidRDefault="003B2711">
                        <w:pPr>
                          <w:pStyle w:val="afff4"/>
                        </w:pPr>
                        <w:r>
                          <w:rPr>
                            <w:rFonts w:hint="eastAsia"/>
                          </w:rPr>
                          <w:t>DG</w:t>
                        </w:r>
                      </w:p>
                    </w:txbxContent>
                  </v:textbox>
                </v:shape>
                <v:shape id="fmFrame3" o:spid="_x0000_s1029" type="#_x0000_t202" style="position:absolute;left:6351;top:3345;width:3742;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8epL4A&#10;AADaAAAADwAAAGRycy9kb3ducmV2LnhtbERPy4rCMBTdC/5DuIIbGVNdiFSjjC9woQuruL40d9oy&#10;zU1Joq1/bxaCy8N5L9edqcWTnK8sK5iMExDEudUVFwpu18PPHIQPyBpry6TgRR7Wq35viam2LV/o&#10;mYVCxBD2KSooQ2hSKX1ekkE/tg1x5P6sMxgidIXUDtsYbmo5TZKZNFhxbCixoW1J+X/2MApmO/do&#10;L7wd7W77E56bYnrfvO5KDQfd7wJEoC58xR/3USuIW+OVeAPk6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HqS+AAAA2gAAAA8AAAAAAAAAAAAAAAAAmAIAAGRycy9kb3ducmV2&#10;LnhtbFBLBQYAAAAABAAEAPUAAACDAwAAAAA=&#10;" stroked="f">
                  <v:textbox inset="0,0,0,0">
                    <w:txbxContent>
                      <w:p w14:paraId="7453922A" w14:textId="36E2C738" w:rsidR="006D72E3" w:rsidRDefault="003B2711">
                        <w:pPr>
                          <w:pStyle w:val="20"/>
                          <w:snapToGrid w:val="0"/>
                          <w:spacing w:before="0" w:line="240" w:lineRule="auto"/>
                          <w:rPr>
                            <w:rFonts w:ascii="黑体" w:eastAsia="黑体"/>
                          </w:rPr>
                        </w:pPr>
                        <w:r>
                          <w:rPr>
                            <w:rFonts w:ascii="黑体" w:eastAsia="黑体" w:hint="eastAsia"/>
                            <w:szCs w:val="21"/>
                          </w:rPr>
                          <w:t xml:space="preserve">DG/T </w:t>
                        </w:r>
                        <w:r>
                          <w:rPr>
                            <w:rFonts w:ascii="黑体" w:eastAsia="黑体"/>
                            <w:szCs w:val="21"/>
                          </w:rPr>
                          <w:t>XXX</w:t>
                        </w:r>
                        <w:r>
                          <w:rPr>
                            <w:rFonts w:ascii="黑体" w:eastAsia="黑体" w:hint="eastAsia"/>
                          </w:rPr>
                          <w:t>－</w:t>
                        </w:r>
                        <w:r w:rsidR="00BF7B48">
                          <w:rPr>
                            <w:rFonts w:ascii="黑体" w:eastAsia="黑体" w:hint="eastAsia"/>
                          </w:rPr>
                          <w:t>XXX</w:t>
                        </w:r>
                        <w:r>
                          <w:rPr>
                            <w:rFonts w:ascii="黑体" w:eastAsia="黑体"/>
                          </w:rPr>
                          <w:t>X</w:t>
                        </w:r>
                        <w:r>
                          <w:rPr>
                            <w:rFonts w:ascii="黑体" w:eastAsia="黑体" w:hAnsi="黑体" w:hint="eastAsia"/>
                          </w:rPr>
                          <w:t xml:space="preserve"> </w:t>
                        </w:r>
                        <w:r>
                          <w:rPr>
                            <w:rFonts w:ascii="黑体" w:eastAsia="黑体" w:hint="eastAsia"/>
                          </w:rPr>
                          <w:t xml:space="preserve"> </w:t>
                        </w:r>
                      </w:p>
                    </w:txbxContent>
                  </v:textbox>
                </v:shape>
                <v:shape id="fmFrame4" o:spid="_x0000_s1030" type="#_x0000_t202" style="position:absolute;left:1248;top:6237;width:9071;height:2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O7P8IA&#10;AADaAAAADwAAAGRycy9kb3ducmV2LnhtbESPT4vCMBTE7wt+h/AEL4umepDdahT/ggf3oCueH82z&#10;LTYvJYm2fnsjCB6HmfkNM523phJ3cr60rGA4SEAQZ1aXnCs4/W/7PyB8QNZYWSYFD/Iwn3W+pphq&#10;2/CB7seQiwhhn6KCIoQ6ldJnBRn0A1sTR+9incEQpculdthEuKnkKEnG0mDJcaHAmlYFZdfjzSgY&#10;r92tOfDqe33a7PGvzkfn5eOsVK/bLiYgArXhE363d1rBL7yuxBsgZ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k7s/wgAAANoAAAAPAAAAAAAAAAAAAAAAAJgCAABkcnMvZG93&#10;bnJldi54bWxQSwUGAAAAAAQABAD1AAAAhwMAAAAA&#10;" stroked="f">
                  <v:textbox inset="0,0,0,0">
                    <w:txbxContent>
                      <w:p w14:paraId="446284EC" w14:textId="77777777" w:rsidR="006D72E3" w:rsidRDefault="003B2711">
                        <w:pPr>
                          <w:pStyle w:val="afff3"/>
                          <w:rPr>
                            <w:rFonts w:ascii="宋体" w:eastAsia="宋体" w:hAnsi="宋体"/>
                            <w:sz w:val="28"/>
                            <w:szCs w:val="28"/>
                          </w:rPr>
                        </w:pPr>
                        <w:r>
                          <w:rPr>
                            <w:rFonts w:hint="eastAsia"/>
                          </w:rPr>
                          <w:t>家禽浸烫设备</w:t>
                        </w:r>
                      </w:p>
                      <w:p w14:paraId="12922D00" w14:textId="58AAE25C" w:rsidR="006D72E3" w:rsidRDefault="00B614E6" w:rsidP="00B614E6">
                        <w:pPr>
                          <w:pStyle w:val="affff2"/>
                        </w:pPr>
                        <w:r>
                          <w:rPr>
                            <w:rFonts w:hint="eastAsia"/>
                          </w:rPr>
                          <w:t>（征求意见稿）</w:t>
                        </w:r>
                      </w:p>
                      <w:p w14:paraId="0CD5159F" w14:textId="7CB8B435" w:rsidR="006D72E3" w:rsidRDefault="00710082">
                        <w:pPr>
                          <w:pStyle w:val="affe"/>
                        </w:pPr>
                        <w:r>
                          <w:rPr>
                            <w:rFonts w:hint="eastAsia"/>
                          </w:rPr>
                          <w:t>起草人：张奎彪，电话1</w:t>
                        </w:r>
                        <w:r>
                          <w:t>3604343939</w:t>
                        </w:r>
                        <w:r>
                          <w:rPr>
                            <w:rFonts w:hint="eastAsia"/>
                          </w:rPr>
                          <w:t>，</w:t>
                        </w:r>
                        <w:hyperlink r:id="rId11" w:history="1">
                          <w:r w:rsidRPr="00304497">
                            <w:rPr>
                              <w:rStyle w:val="aff0"/>
                              <w:rFonts w:ascii="宋体" w:hint="eastAsia"/>
                              <w:sz w:val="28"/>
                            </w:rPr>
                            <w:t>邮箱1</w:t>
                          </w:r>
                          <w:r w:rsidRPr="00304497">
                            <w:rPr>
                              <w:rStyle w:val="aff0"/>
                              <w:rFonts w:ascii="宋体"/>
                              <w:sz w:val="28"/>
                            </w:rPr>
                            <w:t>3604343939@163.com</w:t>
                          </w:r>
                        </w:hyperlink>
                      </w:p>
                      <w:p w14:paraId="08930B9A" w14:textId="77777777" w:rsidR="00710082" w:rsidRPr="00710082" w:rsidRDefault="00710082">
                        <w:pPr>
                          <w:pStyle w:val="affe"/>
                        </w:pPr>
                      </w:p>
                      <w:p w14:paraId="65AB2636" w14:textId="77777777" w:rsidR="006D72E3" w:rsidRDefault="006D72E3">
                        <w:pPr>
                          <w:pStyle w:val="afff2"/>
                        </w:pPr>
                      </w:p>
                      <w:p w14:paraId="71E5E152" w14:textId="77777777" w:rsidR="006D72E3" w:rsidRDefault="006D72E3">
                        <w:pPr>
                          <w:pStyle w:val="afff9"/>
                        </w:pPr>
                      </w:p>
                    </w:txbxContent>
                  </v:textbox>
                </v:shape>
                <v:shape id="fmFrame5" o:spid="_x0000_s1031" type="#_x0000_t202" style="position:absolute;left:1248;top:13041;width:3402;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LUXsQA&#10;AADbAAAADwAAAGRycy9kb3ducmV2LnhtbESPT2/CMAzF75P4DpGRuEwjhQOaOgIa/yQO7ABDnK3G&#10;a6s1TpUEWr49PiBxs/We3/t5vuxdo24UYu3ZwGScgSIuvK25NHD+3X18gooJ2WLjmQzcKcJyMXib&#10;Y259x0e6nVKpJIRjjgaqlNpc61hU5DCOfUss2p8PDpOsodQ2YCfhrtHTLJtphzVLQ4UtrSsq/k9X&#10;Z2C2CdfuyOv3zXl7wJ+2nF5W94sxo2H//QUqUZ9e5uf13gq+0MsvMoBe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i1F7EAAAA2wAAAA8AAAAAAAAAAAAAAAAAmAIAAGRycy9k&#10;b3ducmV2LnhtbFBLBQYAAAAABAAEAPUAAACJAwAAAAA=&#10;" stroked="f">
                  <v:textbox inset="0,0,0,0">
                    <w:txbxContent>
                      <w:p w14:paraId="372F3778" w14:textId="7D0DBD9A" w:rsidR="006D72E3" w:rsidRDefault="00BF7B48">
                        <w:pPr>
                          <w:pStyle w:val="aff9"/>
                          <w:adjustRightInd w:val="0"/>
                          <w:snapToGrid w:val="0"/>
                          <w:spacing w:line="360" w:lineRule="auto"/>
                          <w:rPr>
                            <w:rFonts w:ascii="黑体"/>
                          </w:rPr>
                        </w:pPr>
                        <w:r>
                          <w:rPr>
                            <w:rFonts w:ascii="黑体" w:hint="eastAsia"/>
                          </w:rPr>
                          <w:t>XXXX</w:t>
                        </w:r>
                        <w:r w:rsidR="003B2711">
                          <w:rPr>
                            <w:rFonts w:ascii="黑体" w:hint="eastAsia"/>
                          </w:rPr>
                          <w:t>-</w:t>
                        </w:r>
                        <w:r>
                          <w:rPr>
                            <w:rFonts w:ascii="黑体" w:hint="eastAsia"/>
                          </w:rPr>
                          <w:t>XX</w:t>
                        </w:r>
                        <w:r w:rsidR="003B2711">
                          <w:rPr>
                            <w:rFonts w:ascii="黑体" w:hint="eastAsia"/>
                          </w:rPr>
                          <w:t>-</w:t>
                        </w:r>
                        <w:r>
                          <w:rPr>
                            <w:rFonts w:ascii="黑体" w:hint="eastAsia"/>
                          </w:rPr>
                          <w:t>XX</w:t>
                        </w:r>
                        <w:r w:rsidR="003B2711">
                          <w:rPr>
                            <w:rFonts w:ascii="黑体" w:hint="eastAsia"/>
                          </w:rPr>
                          <w:t>发布</w:t>
                        </w:r>
                      </w:p>
                    </w:txbxContent>
                  </v:textbox>
                </v:shape>
                <v:shape id="fmFrame6" o:spid="_x0000_s1032" type="#_x0000_t202" style="position:absolute;left:6918;top:13041;width:3402;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5xxcIA&#10;AADbAAAADwAAAGRycy9kb3ducmV2LnhtbERPO2vDMBDeC/0P4gpdSi3HQwhu5JAmLXRIh6Qh82Fd&#10;bRPrZCT59e+rQCHbfXzPW28m04qBnG8sK1gkKQji0uqGKwXnn8/XFQgfkDW2lknBTB42xePDGnNt&#10;Rz7ScAqViCHsc1RQh9DlUvqyJoM+sR1x5H6tMxgidJXUDscYblqZpelSGmw4NtTY0a6m8nrqjYLl&#10;3vXjkXcv+/PHAb+7Kru8zxelnp+m7RuIQFO4i//dXzrOX8Dtl3i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bnHFwgAAANsAAAAPAAAAAAAAAAAAAAAAAJgCAABkcnMvZG93&#10;bnJldi54bWxQSwUGAAAAAAQABAD1AAAAhwMAAAAA&#10;" stroked="f">
                  <v:textbox inset="0,0,0,0">
                    <w:txbxContent>
                      <w:p w14:paraId="3E96C6C9" w14:textId="22732A6E" w:rsidR="006D72E3" w:rsidRDefault="00BF7B48">
                        <w:pPr>
                          <w:pStyle w:val="aff8"/>
                          <w:adjustRightInd w:val="0"/>
                          <w:snapToGrid w:val="0"/>
                          <w:ind w:firstLineChars="50" w:firstLine="140"/>
                          <w:rPr>
                            <w:rFonts w:ascii="黑体"/>
                          </w:rPr>
                        </w:pPr>
                        <w:r>
                          <w:rPr>
                            <w:rFonts w:ascii="黑体" w:hint="eastAsia"/>
                          </w:rPr>
                          <w:t>XXXX</w:t>
                        </w:r>
                        <w:r w:rsidR="003B2711">
                          <w:rPr>
                            <w:rFonts w:ascii="黑体" w:hint="eastAsia"/>
                          </w:rPr>
                          <w:t>-</w:t>
                        </w:r>
                        <w:r>
                          <w:rPr>
                            <w:rFonts w:ascii="黑体" w:hint="eastAsia"/>
                          </w:rPr>
                          <w:t>XX</w:t>
                        </w:r>
                        <w:r w:rsidR="003B2711">
                          <w:rPr>
                            <w:rFonts w:ascii="黑体" w:hint="eastAsia"/>
                          </w:rPr>
                          <w:t>-</w:t>
                        </w:r>
                        <w:r>
                          <w:rPr>
                            <w:rFonts w:ascii="黑体" w:hint="eastAsia"/>
                          </w:rPr>
                          <w:t>XX</w:t>
                        </w:r>
                        <w:r w:rsidR="003B2711">
                          <w:rPr>
                            <w:rFonts w:ascii="黑体" w:hint="eastAsia"/>
                          </w:rPr>
                          <w:t>实施</w:t>
                        </w:r>
                      </w:p>
                      <w:p w14:paraId="3954E270" w14:textId="77777777" w:rsidR="006D72E3" w:rsidRDefault="006D72E3">
                        <w:pPr>
                          <w:pStyle w:val="aff8"/>
                          <w:ind w:right="560" w:firstLineChars="50" w:firstLine="140"/>
                          <w:jc w:val="both"/>
                        </w:pPr>
                      </w:p>
                      <w:p w14:paraId="087FBF3A" w14:textId="77777777" w:rsidR="006D72E3" w:rsidRDefault="006D72E3">
                        <w:pPr>
                          <w:pStyle w:val="aff8"/>
                          <w:ind w:right="560" w:firstLineChars="50" w:firstLine="140"/>
                          <w:jc w:val="both"/>
                        </w:pPr>
                      </w:p>
                    </w:txbxContent>
                  </v:textbox>
                </v:shape>
                <v:shape id="fmFrame7" o:spid="_x0000_s1033" type="#_x0000_t202" style="position:absolute;left:1248;top:13892;width:9071;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zvssAA&#10;AADbAAAADwAAAGRycy9kb3ducmV2LnhtbERPS4vCMBC+C/6HMIIX0dQeRKpRdn2Ah/XgA89DM9uW&#10;bSYlibb+e7MgeJuP7znLdWdq8SDnK8sKppMEBHFudcWFgutlP56D8AFZY22ZFDzJw3rV7y0x07bl&#10;Ez3OoRAxhH2GCsoQmkxKn5dk0E9sQxy5X+sMhghdIbXDNoabWqZJMpMGK44NJTa0KSn/O9+NgtnW&#10;3dsTb0bb6+4Hj02R3r6fN6WGg+5rASJQFz7it/ug4/wU/n+JB8jV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rzvssAAAADbAAAADwAAAAAAAAAAAAAAAACYAgAAZHJzL2Rvd25y&#10;ZXYueG1sUEsFBgAAAAAEAAQA9QAAAIUDAAAAAA==&#10;" stroked="f">
                  <v:textbox inset="0,0,0,0">
                    <w:txbxContent>
                      <w:p w14:paraId="1DEF21F0" w14:textId="77777777" w:rsidR="006D72E3" w:rsidRDefault="003B2711">
                        <w:pPr>
                          <w:pStyle w:val="afff0"/>
                          <w:rPr>
                            <w:sz w:val="32"/>
                            <w:szCs w:val="32"/>
                          </w:rPr>
                        </w:pPr>
                        <w:r>
                          <w:rPr>
                            <w:rFonts w:hint="eastAsia"/>
                            <w:sz w:val="32"/>
                            <w:szCs w:val="32"/>
                          </w:rPr>
                          <w:t xml:space="preserve">中华人民共和国农业农村部  </w:t>
                        </w:r>
                        <w:r>
                          <w:rPr>
                            <w:rFonts w:hint="eastAsia"/>
                            <w:sz w:val="28"/>
                            <w:szCs w:val="28"/>
                          </w:rPr>
                          <w:t>发布</w:t>
                        </w:r>
                      </w:p>
                    </w:txbxContent>
                  </v:textbox>
                </v:shape>
                <v:line id="直线 462" o:spid="_x0000_s1034" style="position:absolute;visibility:visible;mso-wrap-style:square" from="1248,4039" to="10319,4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x4P8IAAADbAAAADwAAAGRycy9kb3ducmV2LnhtbERPzWoCMRC+C32HMIXeNGsFsVuzS2kr&#10;VDyItg8wbsbN6mayJKmuffpGELzNx/c787K3rTiRD41jBeNRBoK4crrhWsHP92I4AxEissbWMSm4&#10;UICyeBjMMdfuzBs6bWMtUgiHHBWYGLtcylAZshhGriNO3N55izFBX0vt8ZzCbSufs2wqLTacGgx2&#10;9G6oOm5/rYKl362O47/ayB0v/We7/ngJ9qDU02P/9goiUh/v4pv7S6f5E7j+kg6Qx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Yx4P8IAAADbAAAADwAAAAAAAAAAAAAA&#10;AAChAgAAZHJzL2Rvd25yZXYueG1sUEsFBgAAAAAEAAQA+QAAAJADAAAAAA==&#10;" strokeweight="1pt"/>
                <v:line id="直线 463" o:spid="_x0000_s1035" style="position:absolute;visibility:visible;mso-wrap-style:square" from="1248,13608" to="10319,136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XgS8IAAADbAAAADwAAAGRycy9kb3ducmV2LnhtbERPzWoCMRC+C32HMIXeNGsRsVuzS2kr&#10;VDyItg8wbsbN6mayJKmuffpGELzNx/c787K3rTiRD41jBeNRBoK4crrhWsHP92I4AxEissbWMSm4&#10;UICyeBjMMdfuzBs6bWMtUgiHHBWYGLtcylAZshhGriNO3N55izFBX0vt8ZzCbSufs2wqLTacGgx2&#10;9G6oOm5/rYKl362O47/ayB0v/We7/ngJ9qDU02P/9goiUh/v4pv7S6f5E7j+kg6Qx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mXgS8IAAADbAAAADwAAAAAAAAAAAAAA&#10;AAChAgAAZHJzL2Rvd25yZXYueG1sUEsFBgAAAAAEAAQA+QAAAJADAAAAAA==&#10;" strokeweight="1pt"/>
              </v:group>
            </w:pict>
          </mc:Fallback>
        </mc:AlternateContent>
      </w:r>
    </w:p>
    <w:p w14:paraId="344E42E0" w14:textId="77777777" w:rsidR="006D72E3" w:rsidRDefault="003B2711">
      <w:pPr>
        <w:pStyle w:val="affb"/>
        <w:sectPr w:rsidR="006D72E3">
          <w:headerReference w:type="even" r:id="rId12"/>
          <w:headerReference w:type="default" r:id="rId13"/>
          <w:footerReference w:type="even" r:id="rId14"/>
          <w:footerReference w:type="default" r:id="rId15"/>
          <w:headerReference w:type="first" r:id="rId16"/>
          <w:pgSz w:w="11907" w:h="16839"/>
          <w:pgMar w:top="1418" w:right="1134" w:bottom="1134" w:left="1418" w:header="1021" w:footer="1021" w:gutter="0"/>
          <w:pgNumType w:start="1"/>
          <w:cols w:space="720"/>
          <w:titlePg/>
          <w:docGrid w:type="linesAndChars" w:linePitch="312"/>
        </w:sectPr>
      </w:pPr>
      <w:r>
        <w:rPr>
          <w:noProof/>
        </w:rPr>
        <mc:AlternateContent>
          <mc:Choice Requires="wps">
            <w:drawing>
              <wp:anchor distT="0" distB="0" distL="114300" distR="114300" simplePos="0" relativeHeight="251657728" behindDoc="0" locked="0" layoutInCell="1" allowOverlap="1" wp14:anchorId="4438F58D" wp14:editId="5830EFEC">
                <wp:simplePos x="0" y="0"/>
                <wp:positionH relativeFrom="page">
                  <wp:posOffset>1008380</wp:posOffset>
                </wp:positionH>
                <wp:positionV relativeFrom="page">
                  <wp:posOffset>8641080</wp:posOffset>
                </wp:positionV>
                <wp:extent cx="5760085" cy="0"/>
                <wp:effectExtent l="0" t="0" r="0" b="0"/>
                <wp:wrapNone/>
                <wp:docPr id="4" name="直线 4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12700">
                          <a:solidFill>
                            <a:srgbClr val="FFFFFF"/>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直线 401" o:spid="_x0000_s1026" o:spt="20" style="position:absolute;left:0pt;margin-left:79.4pt;margin-top:680.4pt;height:0pt;width:453.55pt;mso-position-horizontal-relative:page;mso-position-vertical-relative:page;z-index:251661312;mso-width-relative:page;mso-height-relative:page;" filled="f" stroked="t" coordsize="21600,21600" o:gfxdata="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YwFnY2AAAAA4BAAAPAAAAAAAA&#10;AAEAIAAAACIAAABkcnMvZG93bnJldi54bWxQSwECFAAUAAAACACHTuJArIjp5NkBAACkAwAADgAA&#10;AAAAAAABACAAAAAnAQAAZHJzL2Uyb0RvYy54bWxQSwUGAAAAAAYABgBZAQAAcgUAAAAA&#10;">
                <v:fill on="f" focussize="0,0"/>
                <v:stroke weight="1pt" color="#FFFFFF" joinstyle="round"/>
                <v:imagedata o:title=""/>
                <o:lock v:ext="edit" aspectratio="f"/>
              </v:line>
            </w:pict>
          </mc:Fallback>
        </mc:AlternateContent>
      </w:r>
      <w:r>
        <w:rPr>
          <w:noProof/>
        </w:rPr>
        <mc:AlternateContent>
          <mc:Choice Requires="wps">
            <w:drawing>
              <wp:anchor distT="0" distB="0" distL="114300" distR="114300" simplePos="0" relativeHeight="251658752" behindDoc="0" locked="0" layoutInCell="1" allowOverlap="1" wp14:anchorId="6871186F" wp14:editId="55C34326">
                <wp:simplePos x="0" y="0"/>
                <wp:positionH relativeFrom="page">
                  <wp:posOffset>1008380</wp:posOffset>
                </wp:positionH>
                <wp:positionV relativeFrom="page">
                  <wp:posOffset>2736215</wp:posOffset>
                </wp:positionV>
                <wp:extent cx="5760085" cy="0"/>
                <wp:effectExtent l="0" t="0" r="0" b="0"/>
                <wp:wrapNone/>
                <wp:docPr id="3" name="直线 4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12700">
                          <a:solidFill>
                            <a:srgbClr val="FFFFFF"/>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直线 400" o:spid="_x0000_s1026" o:spt="20" style="position:absolute;left:0pt;margin-left:79.4pt;margin-top:215.45pt;height:0pt;width:453.55pt;mso-position-horizontal-relative:page;mso-position-vertical-relative:page;z-index:251661312;mso-width-relative:page;mso-height-relative:page;" filled="f" stroked="t" coordsize="21600,21600" o:gfxdata="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FwXs6XYAAAADAEAAA8AAAAAAAAA&#10;AQAgAAAAIgAAAGRycy9kb3ducmV2LnhtbFBLAQIUABQAAAAIAIdO4kAO5hpf2AEAAKQDAAAOAAAA&#10;AAAAAAEAIAAAACcBAABkcnMvZTJvRG9jLnhtbFBLBQYAAAAABgAGAFkBAABxBQAAAAA=&#10;">
                <v:fill on="f" focussize="0,0"/>
                <v:stroke weight="1pt" color="#FFFFFF" joinstyle="round"/>
                <v:imagedata o:title=""/>
                <o:lock v:ext="edit" aspectratio="f"/>
              </v:line>
            </w:pict>
          </mc:Fallback>
        </mc:AlternateContent>
      </w:r>
      <w:r>
        <w:rPr>
          <w:noProof/>
        </w:rPr>
        <mc:AlternateContent>
          <mc:Choice Requires="wps">
            <w:drawing>
              <wp:anchor distT="0" distB="0" distL="114300" distR="114300" simplePos="0" relativeHeight="251656704" behindDoc="0" locked="0" layoutInCell="1" allowOverlap="1" wp14:anchorId="3EF3E711" wp14:editId="2DF43DFC">
                <wp:simplePos x="0" y="0"/>
                <wp:positionH relativeFrom="page">
                  <wp:posOffset>1008380</wp:posOffset>
                </wp:positionH>
                <wp:positionV relativeFrom="page">
                  <wp:posOffset>9518650</wp:posOffset>
                </wp:positionV>
                <wp:extent cx="5760085" cy="0"/>
                <wp:effectExtent l="0" t="0" r="0" b="0"/>
                <wp:wrapNone/>
                <wp:docPr id="2" name="直线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12700">
                          <a:solidFill>
                            <a:srgbClr val="FFFFFF"/>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直线 24" o:spid="_x0000_s1026" o:spt="20" style="position:absolute;left:0pt;margin-left:79.4pt;margin-top:749.5pt;height:0pt;width:453.55pt;mso-position-horizontal-relative:page;mso-position-vertical-relative:page;z-index:251660288;mso-width-relative:page;mso-height-relative:page;" filled="f" stroked="t" coordsize="21600,21600" o:gfxdata="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UMqfF2AAAAA4BAAAPAAAAAAAA&#10;AAEAIAAAACIAAABkcnMvZG93bnJldi54bWxQSwECFAAUAAAACACHTuJAwzxDLdkBAACjAwAADgAA&#10;AAAAAAABACAAAAAnAQAAZHJzL2Uyb0RvYy54bWxQSwUGAAAAAAYABgBZAQAAcgUAAAAA&#10;">
                <v:fill on="f" focussize="0,0"/>
                <v:stroke weight="1pt" color="#FFFFFF" joinstyle="round"/>
                <v:imagedata o:title=""/>
                <o:lock v:ext="edit" aspectratio="f"/>
              </v:line>
            </w:pict>
          </mc:Fallback>
        </mc:AlternateContent>
      </w:r>
      <w:r>
        <w:rPr>
          <w:noProof/>
        </w:rPr>
        <mc:AlternateContent>
          <mc:Choice Requires="wps">
            <w:drawing>
              <wp:anchor distT="0" distB="0" distL="114300" distR="114300" simplePos="0" relativeHeight="251655680" behindDoc="0" locked="0" layoutInCell="1" allowOverlap="1" wp14:anchorId="0DFAB8FA" wp14:editId="66970CC9">
                <wp:simplePos x="0" y="0"/>
                <wp:positionH relativeFrom="page">
                  <wp:posOffset>1008380</wp:posOffset>
                </wp:positionH>
                <wp:positionV relativeFrom="page">
                  <wp:posOffset>2736215</wp:posOffset>
                </wp:positionV>
                <wp:extent cx="5760085" cy="0"/>
                <wp:effectExtent l="0" t="0" r="0" b="0"/>
                <wp:wrapNone/>
                <wp:docPr id="1" name="直线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12700">
                          <a:solidFill>
                            <a:srgbClr val="FFFFFF"/>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直线 23" o:spid="_x0000_s1026" o:spt="20" style="position:absolute;left:0pt;margin-left:79.4pt;margin-top:215.45pt;height:0pt;width:453.55pt;mso-position-horizontal-relative:page;mso-position-vertical-relative:page;z-index:251659264;mso-width-relative:page;mso-height-relative:page;" filled="f" stroked="t" coordsize="21600,21600" o:gfxdata="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cF7Ol2AAAAAwBAAAPAAAAAAAA&#10;AAEAIAAAACIAAABkcnMvZG93bnJldi54bWxQSwECFAAUAAAACACHTuJArxCJ69kBAACjAwAADgAA&#10;AAAAAAABACAAAAAnAQAAZHJzL2Uyb0RvYy54bWxQSwUGAAAAAAYABgBZAQAAcgUAAAAA&#10;">
                <v:fill on="f" focussize="0,0"/>
                <v:stroke weight="1pt" color="#FFFFFF" joinstyle="round"/>
                <v:imagedata o:title=""/>
                <o:lock v:ext="edit" aspectratio="f"/>
              </v:line>
            </w:pict>
          </mc:Fallback>
        </mc:AlternateContent>
      </w:r>
    </w:p>
    <w:p w14:paraId="39686A9C" w14:textId="77777777" w:rsidR="006D72E3" w:rsidRDefault="006D72E3">
      <w:pPr>
        <w:pStyle w:val="afffa"/>
        <w:sectPr w:rsidR="006D72E3">
          <w:headerReference w:type="default" r:id="rId17"/>
          <w:footerReference w:type="default" r:id="rId18"/>
          <w:pgSz w:w="11907" w:h="16839"/>
          <w:pgMar w:top="1418" w:right="1134" w:bottom="1134" w:left="1418" w:header="1021" w:footer="1021" w:gutter="0"/>
          <w:pgNumType w:fmt="upperRoman" w:start="1"/>
          <w:cols w:space="720"/>
          <w:docGrid w:type="linesAndChars" w:linePitch="312"/>
        </w:sectPr>
      </w:pPr>
      <w:bookmarkStart w:id="1" w:name="_Toc386036152"/>
      <w:bookmarkStart w:id="2" w:name="_Toc530145212"/>
      <w:bookmarkStart w:id="3" w:name="_Toc447270233"/>
      <w:bookmarkStart w:id="4" w:name="_Toc452725623"/>
      <w:bookmarkStart w:id="5" w:name="_Toc450028545"/>
      <w:bookmarkStart w:id="6" w:name="_Toc385067601"/>
      <w:bookmarkStart w:id="7" w:name="_Toc385067790"/>
      <w:bookmarkStart w:id="8" w:name="_Toc527549096"/>
      <w:bookmarkStart w:id="9" w:name="_Toc527548705"/>
      <w:bookmarkStart w:id="10" w:name="_Toc528915791"/>
      <w:bookmarkStart w:id="11" w:name="_Toc387310254"/>
      <w:bookmarkStart w:id="12" w:name="SectionMark1"/>
      <w:bookmarkStart w:id="13" w:name="_GoBack"/>
      <w:bookmarkEnd w:id="0"/>
      <w:bookmarkEnd w:id="13"/>
    </w:p>
    <w:p w14:paraId="75CEB756" w14:textId="77777777" w:rsidR="006D72E3" w:rsidRDefault="003B2711">
      <w:pPr>
        <w:pStyle w:val="afffa"/>
      </w:pPr>
      <w:bookmarkStart w:id="14" w:name="_Toc88123377"/>
      <w:bookmarkStart w:id="15" w:name="_Toc170561331"/>
      <w:r>
        <w:rPr>
          <w:rFonts w:hint="eastAsia"/>
        </w:rPr>
        <w:lastRenderedPageBreak/>
        <w:t>目    次</w:t>
      </w:r>
      <w:bookmarkEnd w:id="1"/>
      <w:bookmarkEnd w:id="2"/>
      <w:bookmarkEnd w:id="3"/>
      <w:bookmarkEnd w:id="4"/>
      <w:bookmarkEnd w:id="5"/>
      <w:bookmarkEnd w:id="6"/>
      <w:bookmarkEnd w:id="7"/>
      <w:bookmarkEnd w:id="8"/>
      <w:bookmarkEnd w:id="9"/>
      <w:bookmarkEnd w:id="10"/>
      <w:bookmarkEnd w:id="11"/>
      <w:bookmarkEnd w:id="14"/>
      <w:bookmarkEnd w:id="15"/>
    </w:p>
    <w:p w14:paraId="367F60E0" w14:textId="1BE9DD3F" w:rsidR="00DD0BF5" w:rsidRDefault="003B2711">
      <w:pPr>
        <w:pStyle w:val="14"/>
        <w:tabs>
          <w:tab w:val="right" w:leader="dot" w:pos="9345"/>
        </w:tabs>
        <w:rPr>
          <w:noProof/>
        </w:rPr>
      </w:pPr>
      <w:r>
        <w:rPr>
          <w:rFonts w:hAnsi="宋体"/>
          <w:szCs w:val="21"/>
        </w:rPr>
        <w:fldChar w:fldCharType="begin"/>
      </w:r>
      <w:r>
        <w:rPr>
          <w:rFonts w:hAnsi="宋体"/>
          <w:szCs w:val="21"/>
        </w:rPr>
        <w:instrText xml:space="preserve"> TOC \o "1-3" \h \z \u </w:instrText>
      </w:r>
      <w:r>
        <w:rPr>
          <w:rFonts w:hAnsi="宋体"/>
          <w:szCs w:val="21"/>
        </w:rPr>
        <w:fldChar w:fldCharType="separate"/>
      </w:r>
      <w:hyperlink w:anchor="_Toc170561331" w:history="1">
        <w:r w:rsidR="00DD0BF5" w:rsidRPr="00414469">
          <w:rPr>
            <w:rStyle w:val="aff0"/>
            <w:noProof/>
          </w:rPr>
          <w:t>目</w:t>
        </w:r>
        <w:r w:rsidR="00DD0BF5" w:rsidRPr="00414469">
          <w:rPr>
            <w:rStyle w:val="aff0"/>
            <w:noProof/>
          </w:rPr>
          <w:t xml:space="preserve">    </w:t>
        </w:r>
        <w:r w:rsidR="00DD0BF5" w:rsidRPr="00414469">
          <w:rPr>
            <w:rStyle w:val="aff0"/>
            <w:noProof/>
          </w:rPr>
          <w:t>次</w:t>
        </w:r>
        <w:r w:rsidR="00DD0BF5">
          <w:rPr>
            <w:noProof/>
            <w:webHidden/>
          </w:rPr>
          <w:tab/>
        </w:r>
        <w:r w:rsidR="00DD0BF5">
          <w:rPr>
            <w:noProof/>
            <w:webHidden/>
          </w:rPr>
          <w:fldChar w:fldCharType="begin"/>
        </w:r>
        <w:r w:rsidR="00DD0BF5">
          <w:rPr>
            <w:noProof/>
            <w:webHidden/>
          </w:rPr>
          <w:instrText xml:space="preserve"> PAGEREF _Toc170561331 \h </w:instrText>
        </w:r>
        <w:r w:rsidR="00DD0BF5">
          <w:rPr>
            <w:noProof/>
            <w:webHidden/>
          </w:rPr>
        </w:r>
        <w:r w:rsidR="00DD0BF5">
          <w:rPr>
            <w:noProof/>
            <w:webHidden/>
          </w:rPr>
          <w:fldChar w:fldCharType="separate"/>
        </w:r>
        <w:r w:rsidR="00DD0BF5">
          <w:rPr>
            <w:noProof/>
            <w:webHidden/>
          </w:rPr>
          <w:t>I</w:t>
        </w:r>
        <w:r w:rsidR="00DD0BF5">
          <w:rPr>
            <w:noProof/>
            <w:webHidden/>
          </w:rPr>
          <w:fldChar w:fldCharType="end"/>
        </w:r>
      </w:hyperlink>
    </w:p>
    <w:p w14:paraId="4FB4490A" w14:textId="3C31F669" w:rsidR="00DD0BF5" w:rsidRDefault="0090367D">
      <w:pPr>
        <w:pStyle w:val="14"/>
        <w:tabs>
          <w:tab w:val="right" w:leader="dot" w:pos="9345"/>
        </w:tabs>
        <w:rPr>
          <w:noProof/>
        </w:rPr>
      </w:pPr>
      <w:hyperlink w:anchor="_Toc170561332" w:history="1">
        <w:r w:rsidR="00DD0BF5" w:rsidRPr="00414469">
          <w:rPr>
            <w:rStyle w:val="aff0"/>
            <w:noProof/>
          </w:rPr>
          <w:t>前</w:t>
        </w:r>
        <w:r w:rsidR="00DD0BF5" w:rsidRPr="00414469">
          <w:rPr>
            <w:rStyle w:val="aff0"/>
            <w:noProof/>
          </w:rPr>
          <w:t xml:space="preserve">    </w:t>
        </w:r>
        <w:r w:rsidR="00DD0BF5" w:rsidRPr="00414469">
          <w:rPr>
            <w:rStyle w:val="aff0"/>
            <w:noProof/>
          </w:rPr>
          <w:t>言</w:t>
        </w:r>
        <w:r w:rsidR="00DD0BF5">
          <w:rPr>
            <w:noProof/>
            <w:webHidden/>
          </w:rPr>
          <w:tab/>
        </w:r>
        <w:r w:rsidR="00DD0BF5">
          <w:rPr>
            <w:noProof/>
            <w:webHidden/>
          </w:rPr>
          <w:fldChar w:fldCharType="begin"/>
        </w:r>
        <w:r w:rsidR="00DD0BF5">
          <w:rPr>
            <w:noProof/>
            <w:webHidden/>
          </w:rPr>
          <w:instrText xml:space="preserve"> PAGEREF _Toc170561332 \h </w:instrText>
        </w:r>
        <w:r w:rsidR="00DD0BF5">
          <w:rPr>
            <w:noProof/>
            <w:webHidden/>
          </w:rPr>
        </w:r>
        <w:r w:rsidR="00DD0BF5">
          <w:rPr>
            <w:noProof/>
            <w:webHidden/>
          </w:rPr>
          <w:fldChar w:fldCharType="separate"/>
        </w:r>
        <w:r w:rsidR="00DD0BF5">
          <w:rPr>
            <w:noProof/>
            <w:webHidden/>
          </w:rPr>
          <w:t>II</w:t>
        </w:r>
        <w:r w:rsidR="00DD0BF5">
          <w:rPr>
            <w:noProof/>
            <w:webHidden/>
          </w:rPr>
          <w:fldChar w:fldCharType="end"/>
        </w:r>
      </w:hyperlink>
    </w:p>
    <w:p w14:paraId="5262F267" w14:textId="6F70FF9A" w:rsidR="00DD0BF5" w:rsidRDefault="0090367D">
      <w:pPr>
        <w:pStyle w:val="14"/>
        <w:tabs>
          <w:tab w:val="right" w:leader="dot" w:pos="9345"/>
        </w:tabs>
        <w:rPr>
          <w:noProof/>
        </w:rPr>
      </w:pPr>
      <w:hyperlink w:anchor="_Toc170561333" w:history="1">
        <w:r w:rsidR="00DD0BF5" w:rsidRPr="00414469">
          <w:rPr>
            <w:rStyle w:val="aff0"/>
            <w:noProof/>
          </w:rPr>
          <w:t>家禽浸烫设备</w:t>
        </w:r>
        <w:r w:rsidR="00DD0BF5">
          <w:rPr>
            <w:noProof/>
            <w:webHidden/>
          </w:rPr>
          <w:tab/>
        </w:r>
        <w:r w:rsidR="00DD0BF5">
          <w:rPr>
            <w:noProof/>
            <w:webHidden/>
          </w:rPr>
          <w:fldChar w:fldCharType="begin"/>
        </w:r>
        <w:r w:rsidR="00DD0BF5">
          <w:rPr>
            <w:noProof/>
            <w:webHidden/>
          </w:rPr>
          <w:instrText xml:space="preserve"> PAGEREF _Toc170561333 \h </w:instrText>
        </w:r>
        <w:r w:rsidR="00DD0BF5">
          <w:rPr>
            <w:noProof/>
            <w:webHidden/>
          </w:rPr>
        </w:r>
        <w:r w:rsidR="00DD0BF5">
          <w:rPr>
            <w:noProof/>
            <w:webHidden/>
          </w:rPr>
          <w:fldChar w:fldCharType="separate"/>
        </w:r>
        <w:r w:rsidR="00DD0BF5">
          <w:rPr>
            <w:noProof/>
            <w:webHidden/>
          </w:rPr>
          <w:t>1</w:t>
        </w:r>
        <w:r w:rsidR="00DD0BF5">
          <w:rPr>
            <w:noProof/>
            <w:webHidden/>
          </w:rPr>
          <w:fldChar w:fldCharType="end"/>
        </w:r>
      </w:hyperlink>
    </w:p>
    <w:p w14:paraId="38FA373B" w14:textId="4DE0ED2F" w:rsidR="00DD0BF5" w:rsidRDefault="0090367D" w:rsidP="00DD0BF5">
      <w:pPr>
        <w:pStyle w:val="22"/>
        <w:rPr>
          <w:noProof/>
        </w:rPr>
      </w:pPr>
      <w:hyperlink w:anchor="_Toc170561334" w:history="1">
        <w:r w:rsidR="00DD0BF5" w:rsidRPr="00414469">
          <w:rPr>
            <w:rStyle w:val="aff0"/>
            <w:rFonts w:hAnsi="黑体"/>
            <w:noProof/>
          </w:rPr>
          <w:t>1</w:t>
        </w:r>
        <w:r w:rsidR="00DD0BF5">
          <w:rPr>
            <w:noProof/>
          </w:rPr>
          <w:tab/>
        </w:r>
        <w:r w:rsidR="00DD0BF5" w:rsidRPr="00414469">
          <w:rPr>
            <w:rStyle w:val="aff0"/>
            <w:noProof/>
          </w:rPr>
          <w:t>范围</w:t>
        </w:r>
        <w:r w:rsidR="00DD0BF5">
          <w:rPr>
            <w:noProof/>
            <w:webHidden/>
          </w:rPr>
          <w:tab/>
        </w:r>
        <w:r w:rsidR="00DD0BF5">
          <w:rPr>
            <w:noProof/>
            <w:webHidden/>
          </w:rPr>
          <w:fldChar w:fldCharType="begin"/>
        </w:r>
        <w:r w:rsidR="00DD0BF5">
          <w:rPr>
            <w:noProof/>
            <w:webHidden/>
          </w:rPr>
          <w:instrText xml:space="preserve"> PAGEREF _Toc170561334 \h </w:instrText>
        </w:r>
        <w:r w:rsidR="00DD0BF5">
          <w:rPr>
            <w:noProof/>
            <w:webHidden/>
          </w:rPr>
        </w:r>
        <w:r w:rsidR="00DD0BF5">
          <w:rPr>
            <w:noProof/>
            <w:webHidden/>
          </w:rPr>
          <w:fldChar w:fldCharType="separate"/>
        </w:r>
        <w:r w:rsidR="00DD0BF5">
          <w:rPr>
            <w:noProof/>
            <w:webHidden/>
          </w:rPr>
          <w:t>1</w:t>
        </w:r>
        <w:r w:rsidR="00DD0BF5">
          <w:rPr>
            <w:noProof/>
            <w:webHidden/>
          </w:rPr>
          <w:fldChar w:fldCharType="end"/>
        </w:r>
      </w:hyperlink>
    </w:p>
    <w:p w14:paraId="722595CB" w14:textId="5BB16486" w:rsidR="00DD0BF5" w:rsidRDefault="0090367D" w:rsidP="00DD0BF5">
      <w:pPr>
        <w:pStyle w:val="22"/>
        <w:rPr>
          <w:noProof/>
        </w:rPr>
      </w:pPr>
      <w:hyperlink w:anchor="_Toc170561335" w:history="1">
        <w:r w:rsidR="00DD0BF5" w:rsidRPr="00414469">
          <w:rPr>
            <w:rStyle w:val="aff0"/>
            <w:rFonts w:hAnsi="黑体"/>
            <w:noProof/>
          </w:rPr>
          <w:t>2</w:t>
        </w:r>
        <w:r w:rsidR="00DD0BF5">
          <w:rPr>
            <w:noProof/>
          </w:rPr>
          <w:tab/>
        </w:r>
        <w:r w:rsidR="00DD0BF5" w:rsidRPr="00414469">
          <w:rPr>
            <w:rStyle w:val="aff0"/>
            <w:noProof/>
          </w:rPr>
          <w:t>规范性引用文件</w:t>
        </w:r>
        <w:r w:rsidR="00DD0BF5">
          <w:rPr>
            <w:noProof/>
            <w:webHidden/>
          </w:rPr>
          <w:tab/>
        </w:r>
        <w:r w:rsidR="00DD0BF5">
          <w:rPr>
            <w:noProof/>
            <w:webHidden/>
          </w:rPr>
          <w:fldChar w:fldCharType="begin"/>
        </w:r>
        <w:r w:rsidR="00DD0BF5">
          <w:rPr>
            <w:noProof/>
            <w:webHidden/>
          </w:rPr>
          <w:instrText xml:space="preserve"> PAGEREF _Toc170561335 \h </w:instrText>
        </w:r>
        <w:r w:rsidR="00DD0BF5">
          <w:rPr>
            <w:noProof/>
            <w:webHidden/>
          </w:rPr>
        </w:r>
        <w:r w:rsidR="00DD0BF5">
          <w:rPr>
            <w:noProof/>
            <w:webHidden/>
          </w:rPr>
          <w:fldChar w:fldCharType="separate"/>
        </w:r>
        <w:r w:rsidR="00DD0BF5">
          <w:rPr>
            <w:noProof/>
            <w:webHidden/>
          </w:rPr>
          <w:t>1</w:t>
        </w:r>
        <w:r w:rsidR="00DD0BF5">
          <w:rPr>
            <w:noProof/>
            <w:webHidden/>
          </w:rPr>
          <w:fldChar w:fldCharType="end"/>
        </w:r>
      </w:hyperlink>
    </w:p>
    <w:p w14:paraId="26F071E7" w14:textId="14393194" w:rsidR="00DD0BF5" w:rsidRDefault="0090367D" w:rsidP="00DD0BF5">
      <w:pPr>
        <w:pStyle w:val="22"/>
        <w:rPr>
          <w:noProof/>
        </w:rPr>
      </w:pPr>
      <w:hyperlink w:anchor="_Toc170561336" w:history="1">
        <w:r w:rsidR="00DD0BF5" w:rsidRPr="00414469">
          <w:rPr>
            <w:rStyle w:val="aff0"/>
            <w:rFonts w:hAnsi="黑体"/>
            <w:noProof/>
          </w:rPr>
          <w:t>3</w:t>
        </w:r>
        <w:r w:rsidR="00DD0BF5">
          <w:rPr>
            <w:noProof/>
          </w:rPr>
          <w:tab/>
        </w:r>
        <w:r w:rsidR="00DD0BF5" w:rsidRPr="00414469">
          <w:rPr>
            <w:rStyle w:val="aff0"/>
            <w:noProof/>
          </w:rPr>
          <w:t>术语和定义</w:t>
        </w:r>
        <w:r w:rsidR="00DD0BF5">
          <w:rPr>
            <w:noProof/>
            <w:webHidden/>
          </w:rPr>
          <w:tab/>
        </w:r>
        <w:r w:rsidR="00DD0BF5">
          <w:rPr>
            <w:noProof/>
            <w:webHidden/>
          </w:rPr>
          <w:fldChar w:fldCharType="begin"/>
        </w:r>
        <w:r w:rsidR="00DD0BF5">
          <w:rPr>
            <w:noProof/>
            <w:webHidden/>
          </w:rPr>
          <w:instrText xml:space="preserve"> PAGEREF _Toc170561336 \h </w:instrText>
        </w:r>
        <w:r w:rsidR="00DD0BF5">
          <w:rPr>
            <w:noProof/>
            <w:webHidden/>
          </w:rPr>
        </w:r>
        <w:r w:rsidR="00DD0BF5">
          <w:rPr>
            <w:noProof/>
            <w:webHidden/>
          </w:rPr>
          <w:fldChar w:fldCharType="separate"/>
        </w:r>
        <w:r w:rsidR="00DD0BF5">
          <w:rPr>
            <w:noProof/>
            <w:webHidden/>
          </w:rPr>
          <w:t>1</w:t>
        </w:r>
        <w:r w:rsidR="00DD0BF5">
          <w:rPr>
            <w:noProof/>
            <w:webHidden/>
          </w:rPr>
          <w:fldChar w:fldCharType="end"/>
        </w:r>
      </w:hyperlink>
    </w:p>
    <w:p w14:paraId="09A81A66" w14:textId="6A453664" w:rsidR="00DD0BF5" w:rsidRDefault="0090367D" w:rsidP="00DD0BF5">
      <w:pPr>
        <w:pStyle w:val="22"/>
        <w:rPr>
          <w:noProof/>
        </w:rPr>
      </w:pPr>
      <w:hyperlink w:anchor="_Toc170561350" w:history="1">
        <w:r w:rsidR="00DD0BF5" w:rsidRPr="00414469">
          <w:rPr>
            <w:rStyle w:val="aff0"/>
            <w:rFonts w:hAnsi="黑体"/>
            <w:noProof/>
          </w:rPr>
          <w:t>4</w:t>
        </w:r>
        <w:r w:rsidR="00DD0BF5">
          <w:rPr>
            <w:noProof/>
          </w:rPr>
          <w:tab/>
        </w:r>
        <w:r w:rsidR="00DD0BF5" w:rsidRPr="00414469">
          <w:rPr>
            <w:rStyle w:val="aff0"/>
            <w:noProof/>
          </w:rPr>
          <w:t>基本要求</w:t>
        </w:r>
        <w:r w:rsidR="00DD0BF5">
          <w:rPr>
            <w:noProof/>
            <w:webHidden/>
          </w:rPr>
          <w:tab/>
        </w:r>
        <w:r w:rsidR="00DD0BF5">
          <w:rPr>
            <w:noProof/>
            <w:webHidden/>
          </w:rPr>
          <w:fldChar w:fldCharType="begin"/>
        </w:r>
        <w:r w:rsidR="00DD0BF5">
          <w:rPr>
            <w:noProof/>
            <w:webHidden/>
          </w:rPr>
          <w:instrText xml:space="preserve"> PAGEREF _Toc170561350 \h </w:instrText>
        </w:r>
        <w:r w:rsidR="00DD0BF5">
          <w:rPr>
            <w:noProof/>
            <w:webHidden/>
          </w:rPr>
        </w:r>
        <w:r w:rsidR="00DD0BF5">
          <w:rPr>
            <w:noProof/>
            <w:webHidden/>
          </w:rPr>
          <w:fldChar w:fldCharType="separate"/>
        </w:r>
        <w:r w:rsidR="00DD0BF5">
          <w:rPr>
            <w:noProof/>
            <w:webHidden/>
          </w:rPr>
          <w:t>1</w:t>
        </w:r>
        <w:r w:rsidR="00DD0BF5">
          <w:rPr>
            <w:noProof/>
            <w:webHidden/>
          </w:rPr>
          <w:fldChar w:fldCharType="end"/>
        </w:r>
      </w:hyperlink>
    </w:p>
    <w:p w14:paraId="11097C52" w14:textId="3ADF8F3B" w:rsidR="00DD0BF5" w:rsidRDefault="0090367D" w:rsidP="00DD0BF5">
      <w:pPr>
        <w:pStyle w:val="30"/>
        <w:tabs>
          <w:tab w:val="left" w:pos="426"/>
          <w:tab w:val="right" w:leader="dot" w:pos="9345"/>
        </w:tabs>
        <w:ind w:leftChars="0" w:left="0"/>
        <w:rPr>
          <w:noProof/>
        </w:rPr>
      </w:pPr>
      <w:hyperlink w:anchor="_Toc170561351" w:history="1">
        <w:r w:rsidR="00DD0BF5" w:rsidRPr="00414469">
          <w:rPr>
            <w:rStyle w:val="aff0"/>
            <w:rFonts w:ascii="黑体" w:hAnsi="黑体"/>
            <w:noProof/>
          </w:rPr>
          <w:t>4.1</w:t>
        </w:r>
        <w:r w:rsidR="00DD0BF5">
          <w:rPr>
            <w:noProof/>
          </w:rPr>
          <w:tab/>
        </w:r>
        <w:r w:rsidR="00DD0BF5" w:rsidRPr="00414469">
          <w:rPr>
            <w:rStyle w:val="aff0"/>
            <w:noProof/>
          </w:rPr>
          <w:t>需补充提供的材料</w:t>
        </w:r>
        <w:r w:rsidR="00DD0BF5">
          <w:rPr>
            <w:noProof/>
            <w:webHidden/>
          </w:rPr>
          <w:tab/>
        </w:r>
        <w:r w:rsidR="00DD0BF5">
          <w:rPr>
            <w:noProof/>
            <w:webHidden/>
          </w:rPr>
          <w:fldChar w:fldCharType="begin"/>
        </w:r>
        <w:r w:rsidR="00DD0BF5">
          <w:rPr>
            <w:noProof/>
            <w:webHidden/>
          </w:rPr>
          <w:instrText xml:space="preserve"> PAGEREF _Toc170561351 \h </w:instrText>
        </w:r>
        <w:r w:rsidR="00DD0BF5">
          <w:rPr>
            <w:noProof/>
            <w:webHidden/>
          </w:rPr>
        </w:r>
        <w:r w:rsidR="00DD0BF5">
          <w:rPr>
            <w:noProof/>
            <w:webHidden/>
          </w:rPr>
          <w:fldChar w:fldCharType="separate"/>
        </w:r>
        <w:r w:rsidR="00DD0BF5">
          <w:rPr>
            <w:noProof/>
            <w:webHidden/>
          </w:rPr>
          <w:t>1</w:t>
        </w:r>
        <w:r w:rsidR="00DD0BF5">
          <w:rPr>
            <w:noProof/>
            <w:webHidden/>
          </w:rPr>
          <w:fldChar w:fldCharType="end"/>
        </w:r>
      </w:hyperlink>
    </w:p>
    <w:p w14:paraId="33F31148" w14:textId="7AD369B7" w:rsidR="00DD0BF5" w:rsidRDefault="0090367D" w:rsidP="00DD0BF5">
      <w:pPr>
        <w:pStyle w:val="30"/>
        <w:tabs>
          <w:tab w:val="left" w:pos="426"/>
          <w:tab w:val="right" w:leader="dot" w:pos="9345"/>
        </w:tabs>
        <w:ind w:leftChars="0" w:left="0"/>
        <w:rPr>
          <w:noProof/>
        </w:rPr>
      </w:pPr>
      <w:hyperlink w:anchor="_Toc170561352" w:history="1">
        <w:r w:rsidR="00DD0BF5" w:rsidRPr="00414469">
          <w:rPr>
            <w:rStyle w:val="aff0"/>
            <w:rFonts w:ascii="黑体" w:hAnsi="黑体"/>
            <w:noProof/>
          </w:rPr>
          <w:t>4.2</w:t>
        </w:r>
        <w:r w:rsidR="00DD0BF5">
          <w:rPr>
            <w:noProof/>
          </w:rPr>
          <w:tab/>
        </w:r>
        <w:r w:rsidR="00DD0BF5" w:rsidRPr="00414469">
          <w:rPr>
            <w:rStyle w:val="aff0"/>
            <w:rFonts w:ascii="黑体"/>
            <w:noProof/>
          </w:rPr>
          <w:t>家禽浸烫</w:t>
        </w:r>
        <w:r w:rsidR="00DD0BF5" w:rsidRPr="00414469">
          <w:rPr>
            <w:rStyle w:val="aff0"/>
            <w:noProof/>
          </w:rPr>
          <w:t>设备型号编制规则</w:t>
        </w:r>
        <w:r w:rsidR="00DD0BF5">
          <w:rPr>
            <w:noProof/>
            <w:webHidden/>
          </w:rPr>
          <w:tab/>
        </w:r>
        <w:r w:rsidR="00DD0BF5">
          <w:rPr>
            <w:noProof/>
            <w:webHidden/>
          </w:rPr>
          <w:fldChar w:fldCharType="begin"/>
        </w:r>
        <w:r w:rsidR="00DD0BF5">
          <w:rPr>
            <w:noProof/>
            <w:webHidden/>
          </w:rPr>
          <w:instrText xml:space="preserve"> PAGEREF _Toc170561352 \h </w:instrText>
        </w:r>
        <w:r w:rsidR="00DD0BF5">
          <w:rPr>
            <w:noProof/>
            <w:webHidden/>
          </w:rPr>
        </w:r>
        <w:r w:rsidR="00DD0BF5">
          <w:rPr>
            <w:noProof/>
            <w:webHidden/>
          </w:rPr>
          <w:fldChar w:fldCharType="separate"/>
        </w:r>
        <w:r w:rsidR="00DD0BF5">
          <w:rPr>
            <w:noProof/>
            <w:webHidden/>
          </w:rPr>
          <w:t>2</w:t>
        </w:r>
        <w:r w:rsidR="00DD0BF5">
          <w:rPr>
            <w:noProof/>
            <w:webHidden/>
          </w:rPr>
          <w:fldChar w:fldCharType="end"/>
        </w:r>
      </w:hyperlink>
    </w:p>
    <w:p w14:paraId="0EEAD98A" w14:textId="312FDFD7" w:rsidR="00DD0BF5" w:rsidRDefault="0090367D" w:rsidP="00DD0BF5">
      <w:pPr>
        <w:pStyle w:val="30"/>
        <w:tabs>
          <w:tab w:val="left" w:pos="426"/>
          <w:tab w:val="right" w:leader="dot" w:pos="9345"/>
        </w:tabs>
        <w:ind w:leftChars="0" w:left="0"/>
        <w:rPr>
          <w:noProof/>
        </w:rPr>
      </w:pPr>
      <w:hyperlink w:anchor="_Toc170561353" w:history="1">
        <w:r w:rsidR="00DD0BF5" w:rsidRPr="00414469">
          <w:rPr>
            <w:rStyle w:val="aff0"/>
            <w:rFonts w:ascii="黑体" w:hAnsi="黑体"/>
            <w:noProof/>
          </w:rPr>
          <w:t>4.3</w:t>
        </w:r>
        <w:r w:rsidR="00DD0BF5">
          <w:rPr>
            <w:noProof/>
          </w:rPr>
          <w:tab/>
        </w:r>
        <w:r w:rsidR="00DD0BF5" w:rsidRPr="00414469">
          <w:rPr>
            <w:rStyle w:val="aff0"/>
            <w:noProof/>
          </w:rPr>
          <w:t>样机确定</w:t>
        </w:r>
        <w:r w:rsidR="00DD0BF5">
          <w:rPr>
            <w:noProof/>
            <w:webHidden/>
          </w:rPr>
          <w:tab/>
        </w:r>
        <w:r w:rsidR="00DD0BF5">
          <w:rPr>
            <w:noProof/>
            <w:webHidden/>
          </w:rPr>
          <w:fldChar w:fldCharType="begin"/>
        </w:r>
        <w:r w:rsidR="00DD0BF5">
          <w:rPr>
            <w:noProof/>
            <w:webHidden/>
          </w:rPr>
          <w:instrText xml:space="preserve"> PAGEREF _Toc170561353 \h </w:instrText>
        </w:r>
        <w:r w:rsidR="00DD0BF5">
          <w:rPr>
            <w:noProof/>
            <w:webHidden/>
          </w:rPr>
        </w:r>
        <w:r w:rsidR="00DD0BF5">
          <w:rPr>
            <w:noProof/>
            <w:webHidden/>
          </w:rPr>
          <w:fldChar w:fldCharType="separate"/>
        </w:r>
        <w:r w:rsidR="00DD0BF5">
          <w:rPr>
            <w:noProof/>
            <w:webHidden/>
          </w:rPr>
          <w:t>2</w:t>
        </w:r>
        <w:r w:rsidR="00DD0BF5">
          <w:rPr>
            <w:noProof/>
            <w:webHidden/>
          </w:rPr>
          <w:fldChar w:fldCharType="end"/>
        </w:r>
      </w:hyperlink>
    </w:p>
    <w:p w14:paraId="62A84990" w14:textId="0CCA3312" w:rsidR="00DD0BF5" w:rsidRDefault="0090367D" w:rsidP="00DD0BF5">
      <w:pPr>
        <w:pStyle w:val="30"/>
        <w:tabs>
          <w:tab w:val="left" w:pos="426"/>
          <w:tab w:val="right" w:leader="dot" w:pos="9345"/>
        </w:tabs>
        <w:ind w:leftChars="0" w:left="0"/>
        <w:rPr>
          <w:noProof/>
        </w:rPr>
      </w:pPr>
      <w:hyperlink w:anchor="_Toc170561354" w:history="1">
        <w:r w:rsidR="00DD0BF5" w:rsidRPr="00414469">
          <w:rPr>
            <w:rStyle w:val="aff0"/>
            <w:rFonts w:ascii="黑体" w:hAnsi="黑体"/>
            <w:noProof/>
          </w:rPr>
          <w:t>4.4</w:t>
        </w:r>
        <w:r w:rsidR="00DD0BF5">
          <w:rPr>
            <w:noProof/>
          </w:rPr>
          <w:tab/>
        </w:r>
        <w:r w:rsidR="00DD0BF5" w:rsidRPr="00414469">
          <w:rPr>
            <w:rStyle w:val="aff0"/>
            <w:noProof/>
          </w:rPr>
          <w:t>涵盖机型</w:t>
        </w:r>
        <w:r w:rsidR="00DD0BF5">
          <w:rPr>
            <w:noProof/>
            <w:webHidden/>
          </w:rPr>
          <w:tab/>
        </w:r>
        <w:r w:rsidR="00DD0BF5">
          <w:rPr>
            <w:noProof/>
            <w:webHidden/>
          </w:rPr>
          <w:fldChar w:fldCharType="begin"/>
        </w:r>
        <w:r w:rsidR="00DD0BF5">
          <w:rPr>
            <w:noProof/>
            <w:webHidden/>
          </w:rPr>
          <w:instrText xml:space="preserve"> PAGEREF _Toc170561354 \h </w:instrText>
        </w:r>
        <w:r w:rsidR="00DD0BF5">
          <w:rPr>
            <w:noProof/>
            <w:webHidden/>
          </w:rPr>
        </w:r>
        <w:r w:rsidR="00DD0BF5">
          <w:rPr>
            <w:noProof/>
            <w:webHidden/>
          </w:rPr>
          <w:fldChar w:fldCharType="separate"/>
        </w:r>
        <w:r w:rsidR="00DD0BF5">
          <w:rPr>
            <w:noProof/>
            <w:webHidden/>
          </w:rPr>
          <w:t>3</w:t>
        </w:r>
        <w:r w:rsidR="00DD0BF5">
          <w:rPr>
            <w:noProof/>
            <w:webHidden/>
          </w:rPr>
          <w:fldChar w:fldCharType="end"/>
        </w:r>
      </w:hyperlink>
    </w:p>
    <w:p w14:paraId="6D1B0F9F" w14:textId="1B978AE1" w:rsidR="00DD0BF5" w:rsidRDefault="0090367D" w:rsidP="00DD0BF5">
      <w:pPr>
        <w:pStyle w:val="30"/>
        <w:tabs>
          <w:tab w:val="left" w:pos="426"/>
          <w:tab w:val="right" w:leader="dot" w:pos="9345"/>
        </w:tabs>
        <w:ind w:leftChars="0" w:left="0"/>
        <w:rPr>
          <w:noProof/>
        </w:rPr>
      </w:pPr>
      <w:hyperlink w:anchor="_Toc170561355" w:history="1">
        <w:r w:rsidR="00DD0BF5" w:rsidRPr="00414469">
          <w:rPr>
            <w:rStyle w:val="aff0"/>
            <w:rFonts w:ascii="黑体" w:hAnsi="黑体"/>
            <w:noProof/>
          </w:rPr>
          <w:t>4.5</w:t>
        </w:r>
        <w:r w:rsidR="00DD0BF5">
          <w:rPr>
            <w:noProof/>
          </w:rPr>
          <w:tab/>
        </w:r>
        <w:r w:rsidR="00DD0BF5" w:rsidRPr="00414469">
          <w:rPr>
            <w:rStyle w:val="aff0"/>
            <w:noProof/>
          </w:rPr>
          <w:t>生产量和销售量</w:t>
        </w:r>
        <w:r w:rsidR="00DD0BF5">
          <w:rPr>
            <w:noProof/>
            <w:webHidden/>
          </w:rPr>
          <w:tab/>
        </w:r>
        <w:r w:rsidR="00DD0BF5">
          <w:rPr>
            <w:noProof/>
            <w:webHidden/>
          </w:rPr>
          <w:fldChar w:fldCharType="begin"/>
        </w:r>
        <w:r w:rsidR="00DD0BF5">
          <w:rPr>
            <w:noProof/>
            <w:webHidden/>
          </w:rPr>
          <w:instrText xml:space="preserve"> PAGEREF _Toc170561355 \h </w:instrText>
        </w:r>
        <w:r w:rsidR="00DD0BF5">
          <w:rPr>
            <w:noProof/>
            <w:webHidden/>
          </w:rPr>
        </w:r>
        <w:r w:rsidR="00DD0BF5">
          <w:rPr>
            <w:noProof/>
            <w:webHidden/>
          </w:rPr>
          <w:fldChar w:fldCharType="separate"/>
        </w:r>
        <w:r w:rsidR="00DD0BF5">
          <w:rPr>
            <w:noProof/>
            <w:webHidden/>
          </w:rPr>
          <w:t>3</w:t>
        </w:r>
        <w:r w:rsidR="00DD0BF5">
          <w:rPr>
            <w:noProof/>
            <w:webHidden/>
          </w:rPr>
          <w:fldChar w:fldCharType="end"/>
        </w:r>
      </w:hyperlink>
    </w:p>
    <w:p w14:paraId="42333FB2" w14:textId="7D38075D" w:rsidR="00DD0BF5" w:rsidRDefault="0090367D" w:rsidP="00DD0BF5">
      <w:pPr>
        <w:pStyle w:val="30"/>
        <w:tabs>
          <w:tab w:val="left" w:pos="426"/>
          <w:tab w:val="right" w:leader="dot" w:pos="9345"/>
        </w:tabs>
        <w:ind w:leftChars="0" w:left="0"/>
        <w:rPr>
          <w:noProof/>
        </w:rPr>
      </w:pPr>
      <w:hyperlink w:anchor="_Toc170561356" w:history="1">
        <w:r w:rsidR="00DD0BF5" w:rsidRPr="00414469">
          <w:rPr>
            <w:rStyle w:val="aff0"/>
            <w:rFonts w:ascii="黑体" w:hAnsi="黑体"/>
            <w:noProof/>
          </w:rPr>
          <w:t>4.6</w:t>
        </w:r>
        <w:r w:rsidR="00DD0BF5">
          <w:rPr>
            <w:noProof/>
          </w:rPr>
          <w:tab/>
        </w:r>
        <w:r w:rsidR="00DD0BF5" w:rsidRPr="00414469">
          <w:rPr>
            <w:rStyle w:val="aff0"/>
            <w:noProof/>
          </w:rPr>
          <w:t>参数准确度及仪器设备</w:t>
        </w:r>
        <w:r w:rsidR="00DD0BF5">
          <w:rPr>
            <w:noProof/>
            <w:webHidden/>
          </w:rPr>
          <w:tab/>
        </w:r>
        <w:r w:rsidR="00DD0BF5">
          <w:rPr>
            <w:noProof/>
            <w:webHidden/>
          </w:rPr>
          <w:fldChar w:fldCharType="begin"/>
        </w:r>
        <w:r w:rsidR="00DD0BF5">
          <w:rPr>
            <w:noProof/>
            <w:webHidden/>
          </w:rPr>
          <w:instrText xml:space="preserve"> PAGEREF _Toc170561356 \h </w:instrText>
        </w:r>
        <w:r w:rsidR="00DD0BF5">
          <w:rPr>
            <w:noProof/>
            <w:webHidden/>
          </w:rPr>
        </w:r>
        <w:r w:rsidR="00DD0BF5">
          <w:rPr>
            <w:noProof/>
            <w:webHidden/>
          </w:rPr>
          <w:fldChar w:fldCharType="separate"/>
        </w:r>
        <w:r w:rsidR="00DD0BF5">
          <w:rPr>
            <w:noProof/>
            <w:webHidden/>
          </w:rPr>
          <w:t>3</w:t>
        </w:r>
        <w:r w:rsidR="00DD0BF5">
          <w:rPr>
            <w:noProof/>
            <w:webHidden/>
          </w:rPr>
          <w:fldChar w:fldCharType="end"/>
        </w:r>
      </w:hyperlink>
    </w:p>
    <w:p w14:paraId="431F7019" w14:textId="6B4778CA" w:rsidR="00DD0BF5" w:rsidRDefault="0090367D" w:rsidP="00DD0BF5">
      <w:pPr>
        <w:pStyle w:val="22"/>
        <w:rPr>
          <w:noProof/>
        </w:rPr>
      </w:pPr>
      <w:hyperlink w:anchor="_Toc170561357" w:history="1">
        <w:r w:rsidR="00DD0BF5" w:rsidRPr="00414469">
          <w:rPr>
            <w:rStyle w:val="aff0"/>
            <w:rFonts w:hAnsi="黑体"/>
            <w:noProof/>
          </w:rPr>
          <w:t>5</w:t>
        </w:r>
        <w:r w:rsidR="00DD0BF5">
          <w:rPr>
            <w:noProof/>
          </w:rPr>
          <w:tab/>
        </w:r>
        <w:r w:rsidR="00DD0BF5" w:rsidRPr="00414469">
          <w:rPr>
            <w:rStyle w:val="aff0"/>
            <w:noProof/>
          </w:rPr>
          <w:t>初次鉴定</w:t>
        </w:r>
        <w:r w:rsidR="00DD0BF5">
          <w:rPr>
            <w:noProof/>
            <w:webHidden/>
          </w:rPr>
          <w:tab/>
        </w:r>
        <w:r w:rsidR="00DD0BF5">
          <w:rPr>
            <w:noProof/>
            <w:webHidden/>
          </w:rPr>
          <w:fldChar w:fldCharType="begin"/>
        </w:r>
        <w:r w:rsidR="00DD0BF5">
          <w:rPr>
            <w:noProof/>
            <w:webHidden/>
          </w:rPr>
          <w:instrText xml:space="preserve"> PAGEREF _Toc170561357 \h </w:instrText>
        </w:r>
        <w:r w:rsidR="00DD0BF5">
          <w:rPr>
            <w:noProof/>
            <w:webHidden/>
          </w:rPr>
        </w:r>
        <w:r w:rsidR="00DD0BF5">
          <w:rPr>
            <w:noProof/>
            <w:webHidden/>
          </w:rPr>
          <w:fldChar w:fldCharType="separate"/>
        </w:r>
        <w:r w:rsidR="00DD0BF5">
          <w:rPr>
            <w:noProof/>
            <w:webHidden/>
          </w:rPr>
          <w:t>3</w:t>
        </w:r>
        <w:r w:rsidR="00DD0BF5">
          <w:rPr>
            <w:noProof/>
            <w:webHidden/>
          </w:rPr>
          <w:fldChar w:fldCharType="end"/>
        </w:r>
      </w:hyperlink>
    </w:p>
    <w:p w14:paraId="281C4028" w14:textId="198D722E" w:rsidR="00DD0BF5" w:rsidRDefault="0090367D" w:rsidP="00DD0BF5">
      <w:pPr>
        <w:pStyle w:val="30"/>
        <w:tabs>
          <w:tab w:val="left" w:pos="426"/>
          <w:tab w:val="right" w:leader="dot" w:pos="9345"/>
        </w:tabs>
        <w:ind w:leftChars="0" w:left="0"/>
        <w:rPr>
          <w:noProof/>
        </w:rPr>
      </w:pPr>
      <w:hyperlink w:anchor="_Toc170561358" w:history="1">
        <w:r w:rsidR="00DD0BF5" w:rsidRPr="00414469">
          <w:rPr>
            <w:rStyle w:val="aff0"/>
            <w:rFonts w:ascii="黑体" w:hAnsi="黑体"/>
            <w:noProof/>
          </w:rPr>
          <w:t>5.1</w:t>
        </w:r>
        <w:r w:rsidR="00DD0BF5">
          <w:rPr>
            <w:noProof/>
          </w:rPr>
          <w:tab/>
        </w:r>
        <w:r w:rsidR="00DD0BF5" w:rsidRPr="00414469">
          <w:rPr>
            <w:rStyle w:val="aff0"/>
            <w:rFonts w:ascii="黑体"/>
            <w:noProof/>
          </w:rPr>
          <w:t>一致性检查</w:t>
        </w:r>
        <w:r w:rsidR="00DD0BF5">
          <w:rPr>
            <w:noProof/>
            <w:webHidden/>
          </w:rPr>
          <w:tab/>
        </w:r>
        <w:r w:rsidR="00DD0BF5">
          <w:rPr>
            <w:noProof/>
            <w:webHidden/>
          </w:rPr>
          <w:fldChar w:fldCharType="begin"/>
        </w:r>
        <w:r w:rsidR="00DD0BF5">
          <w:rPr>
            <w:noProof/>
            <w:webHidden/>
          </w:rPr>
          <w:instrText xml:space="preserve"> PAGEREF _Toc170561358 \h </w:instrText>
        </w:r>
        <w:r w:rsidR="00DD0BF5">
          <w:rPr>
            <w:noProof/>
            <w:webHidden/>
          </w:rPr>
        </w:r>
        <w:r w:rsidR="00DD0BF5">
          <w:rPr>
            <w:noProof/>
            <w:webHidden/>
          </w:rPr>
          <w:fldChar w:fldCharType="separate"/>
        </w:r>
        <w:r w:rsidR="00DD0BF5">
          <w:rPr>
            <w:noProof/>
            <w:webHidden/>
          </w:rPr>
          <w:t>3</w:t>
        </w:r>
        <w:r w:rsidR="00DD0BF5">
          <w:rPr>
            <w:noProof/>
            <w:webHidden/>
          </w:rPr>
          <w:fldChar w:fldCharType="end"/>
        </w:r>
      </w:hyperlink>
    </w:p>
    <w:p w14:paraId="5ED60689" w14:textId="376A2355" w:rsidR="00DD0BF5" w:rsidRDefault="0090367D" w:rsidP="00DD0BF5">
      <w:pPr>
        <w:pStyle w:val="30"/>
        <w:tabs>
          <w:tab w:val="left" w:pos="426"/>
          <w:tab w:val="right" w:leader="dot" w:pos="9345"/>
        </w:tabs>
        <w:ind w:leftChars="0" w:left="0"/>
        <w:rPr>
          <w:noProof/>
        </w:rPr>
      </w:pPr>
      <w:hyperlink w:anchor="_Toc170561359" w:history="1">
        <w:r w:rsidR="00DD0BF5" w:rsidRPr="00414469">
          <w:rPr>
            <w:rStyle w:val="aff0"/>
            <w:rFonts w:ascii="黑体" w:hAnsi="黑体"/>
            <w:noProof/>
          </w:rPr>
          <w:t>5.2</w:t>
        </w:r>
        <w:r w:rsidR="00DD0BF5">
          <w:rPr>
            <w:noProof/>
          </w:rPr>
          <w:tab/>
        </w:r>
        <w:r w:rsidR="00DD0BF5" w:rsidRPr="00414469">
          <w:rPr>
            <w:rStyle w:val="aff0"/>
            <w:rFonts w:ascii="黑体"/>
            <w:noProof/>
          </w:rPr>
          <w:t>安全性评价</w:t>
        </w:r>
        <w:r w:rsidR="00DD0BF5">
          <w:rPr>
            <w:noProof/>
            <w:webHidden/>
          </w:rPr>
          <w:tab/>
        </w:r>
        <w:r w:rsidR="00DD0BF5">
          <w:rPr>
            <w:noProof/>
            <w:webHidden/>
          </w:rPr>
          <w:fldChar w:fldCharType="begin"/>
        </w:r>
        <w:r w:rsidR="00DD0BF5">
          <w:rPr>
            <w:noProof/>
            <w:webHidden/>
          </w:rPr>
          <w:instrText xml:space="preserve"> PAGEREF _Toc170561359 \h </w:instrText>
        </w:r>
        <w:r w:rsidR="00DD0BF5">
          <w:rPr>
            <w:noProof/>
            <w:webHidden/>
          </w:rPr>
        </w:r>
        <w:r w:rsidR="00DD0BF5">
          <w:rPr>
            <w:noProof/>
            <w:webHidden/>
          </w:rPr>
          <w:fldChar w:fldCharType="separate"/>
        </w:r>
        <w:r w:rsidR="00DD0BF5">
          <w:rPr>
            <w:noProof/>
            <w:webHidden/>
          </w:rPr>
          <w:t>4</w:t>
        </w:r>
        <w:r w:rsidR="00DD0BF5">
          <w:rPr>
            <w:noProof/>
            <w:webHidden/>
          </w:rPr>
          <w:fldChar w:fldCharType="end"/>
        </w:r>
      </w:hyperlink>
    </w:p>
    <w:p w14:paraId="53C5A4F6" w14:textId="08A957B6" w:rsidR="00DD0BF5" w:rsidRDefault="0090367D" w:rsidP="00DD0BF5">
      <w:pPr>
        <w:pStyle w:val="30"/>
        <w:tabs>
          <w:tab w:val="left" w:pos="426"/>
          <w:tab w:val="right" w:leader="dot" w:pos="9345"/>
        </w:tabs>
        <w:ind w:leftChars="0" w:left="0"/>
        <w:rPr>
          <w:noProof/>
        </w:rPr>
      </w:pPr>
      <w:hyperlink w:anchor="_Toc170561360" w:history="1">
        <w:r w:rsidR="00DD0BF5" w:rsidRPr="00414469">
          <w:rPr>
            <w:rStyle w:val="aff0"/>
            <w:rFonts w:ascii="黑体" w:hAnsi="黑体"/>
            <w:noProof/>
          </w:rPr>
          <w:t>5.3</w:t>
        </w:r>
        <w:r w:rsidR="00DD0BF5">
          <w:rPr>
            <w:noProof/>
          </w:rPr>
          <w:tab/>
        </w:r>
        <w:r w:rsidR="00DD0BF5" w:rsidRPr="00414469">
          <w:rPr>
            <w:rStyle w:val="aff0"/>
            <w:rFonts w:ascii="黑体"/>
            <w:noProof/>
          </w:rPr>
          <w:t>适用性评价</w:t>
        </w:r>
        <w:r w:rsidR="00DD0BF5">
          <w:rPr>
            <w:noProof/>
            <w:webHidden/>
          </w:rPr>
          <w:tab/>
        </w:r>
        <w:r w:rsidR="00DD0BF5">
          <w:rPr>
            <w:noProof/>
            <w:webHidden/>
          </w:rPr>
          <w:fldChar w:fldCharType="begin"/>
        </w:r>
        <w:r w:rsidR="00DD0BF5">
          <w:rPr>
            <w:noProof/>
            <w:webHidden/>
          </w:rPr>
          <w:instrText xml:space="preserve"> PAGEREF _Toc170561360 \h </w:instrText>
        </w:r>
        <w:r w:rsidR="00DD0BF5">
          <w:rPr>
            <w:noProof/>
            <w:webHidden/>
          </w:rPr>
        </w:r>
        <w:r w:rsidR="00DD0BF5">
          <w:rPr>
            <w:noProof/>
            <w:webHidden/>
          </w:rPr>
          <w:fldChar w:fldCharType="separate"/>
        </w:r>
        <w:r w:rsidR="00DD0BF5">
          <w:rPr>
            <w:noProof/>
            <w:webHidden/>
          </w:rPr>
          <w:t>4</w:t>
        </w:r>
        <w:r w:rsidR="00DD0BF5">
          <w:rPr>
            <w:noProof/>
            <w:webHidden/>
          </w:rPr>
          <w:fldChar w:fldCharType="end"/>
        </w:r>
      </w:hyperlink>
    </w:p>
    <w:p w14:paraId="6056607C" w14:textId="30019F26" w:rsidR="00DD0BF5" w:rsidRDefault="0090367D" w:rsidP="00DD0BF5">
      <w:pPr>
        <w:pStyle w:val="30"/>
        <w:tabs>
          <w:tab w:val="left" w:pos="426"/>
          <w:tab w:val="right" w:leader="dot" w:pos="9345"/>
        </w:tabs>
        <w:ind w:leftChars="0" w:left="0"/>
        <w:rPr>
          <w:noProof/>
        </w:rPr>
      </w:pPr>
      <w:hyperlink w:anchor="_Toc170561361" w:history="1">
        <w:r w:rsidR="00DD0BF5" w:rsidRPr="00414469">
          <w:rPr>
            <w:rStyle w:val="aff0"/>
            <w:rFonts w:ascii="黑体" w:hAnsi="黑体"/>
            <w:noProof/>
          </w:rPr>
          <w:t>5.4</w:t>
        </w:r>
        <w:r w:rsidR="00DD0BF5">
          <w:rPr>
            <w:noProof/>
          </w:rPr>
          <w:tab/>
        </w:r>
        <w:r w:rsidR="00DD0BF5" w:rsidRPr="00414469">
          <w:rPr>
            <w:rStyle w:val="aff0"/>
            <w:rFonts w:ascii="黑体"/>
            <w:noProof/>
          </w:rPr>
          <w:t>可靠性评价</w:t>
        </w:r>
        <w:r w:rsidR="00DD0BF5">
          <w:rPr>
            <w:noProof/>
            <w:webHidden/>
          </w:rPr>
          <w:tab/>
        </w:r>
        <w:r w:rsidR="00DD0BF5">
          <w:rPr>
            <w:noProof/>
            <w:webHidden/>
          </w:rPr>
          <w:fldChar w:fldCharType="begin"/>
        </w:r>
        <w:r w:rsidR="00DD0BF5">
          <w:rPr>
            <w:noProof/>
            <w:webHidden/>
          </w:rPr>
          <w:instrText xml:space="preserve"> PAGEREF _Toc170561361 \h </w:instrText>
        </w:r>
        <w:r w:rsidR="00DD0BF5">
          <w:rPr>
            <w:noProof/>
            <w:webHidden/>
          </w:rPr>
        </w:r>
        <w:r w:rsidR="00DD0BF5">
          <w:rPr>
            <w:noProof/>
            <w:webHidden/>
          </w:rPr>
          <w:fldChar w:fldCharType="separate"/>
        </w:r>
        <w:r w:rsidR="00DD0BF5">
          <w:rPr>
            <w:noProof/>
            <w:webHidden/>
          </w:rPr>
          <w:t>6</w:t>
        </w:r>
        <w:r w:rsidR="00DD0BF5">
          <w:rPr>
            <w:noProof/>
            <w:webHidden/>
          </w:rPr>
          <w:fldChar w:fldCharType="end"/>
        </w:r>
      </w:hyperlink>
    </w:p>
    <w:p w14:paraId="6CC05D32" w14:textId="53A0372C" w:rsidR="00DD0BF5" w:rsidRDefault="0090367D" w:rsidP="00DD0BF5">
      <w:pPr>
        <w:pStyle w:val="30"/>
        <w:tabs>
          <w:tab w:val="left" w:pos="426"/>
          <w:tab w:val="right" w:leader="dot" w:pos="9345"/>
        </w:tabs>
        <w:ind w:leftChars="0" w:left="0"/>
        <w:rPr>
          <w:noProof/>
        </w:rPr>
      </w:pPr>
      <w:hyperlink w:anchor="_Toc170561362" w:history="1">
        <w:r w:rsidR="00DD0BF5" w:rsidRPr="00414469">
          <w:rPr>
            <w:rStyle w:val="aff0"/>
            <w:rFonts w:ascii="黑体" w:hAnsi="黑体"/>
            <w:noProof/>
          </w:rPr>
          <w:t>5.5</w:t>
        </w:r>
        <w:r w:rsidR="00DD0BF5">
          <w:rPr>
            <w:noProof/>
          </w:rPr>
          <w:tab/>
        </w:r>
        <w:r w:rsidR="00DD0BF5" w:rsidRPr="00414469">
          <w:rPr>
            <w:rStyle w:val="aff0"/>
            <w:noProof/>
          </w:rPr>
          <w:t>综合判定规则</w:t>
        </w:r>
        <w:r w:rsidR="00DD0BF5">
          <w:rPr>
            <w:noProof/>
            <w:webHidden/>
          </w:rPr>
          <w:tab/>
        </w:r>
        <w:r w:rsidR="00DD0BF5">
          <w:rPr>
            <w:noProof/>
            <w:webHidden/>
          </w:rPr>
          <w:fldChar w:fldCharType="begin"/>
        </w:r>
        <w:r w:rsidR="00DD0BF5">
          <w:rPr>
            <w:noProof/>
            <w:webHidden/>
          </w:rPr>
          <w:instrText xml:space="preserve"> PAGEREF _Toc170561362 \h </w:instrText>
        </w:r>
        <w:r w:rsidR="00DD0BF5">
          <w:rPr>
            <w:noProof/>
            <w:webHidden/>
          </w:rPr>
        </w:r>
        <w:r w:rsidR="00DD0BF5">
          <w:rPr>
            <w:noProof/>
            <w:webHidden/>
          </w:rPr>
          <w:fldChar w:fldCharType="separate"/>
        </w:r>
        <w:r w:rsidR="00DD0BF5">
          <w:rPr>
            <w:noProof/>
            <w:webHidden/>
          </w:rPr>
          <w:t>6</w:t>
        </w:r>
        <w:r w:rsidR="00DD0BF5">
          <w:rPr>
            <w:noProof/>
            <w:webHidden/>
          </w:rPr>
          <w:fldChar w:fldCharType="end"/>
        </w:r>
      </w:hyperlink>
    </w:p>
    <w:p w14:paraId="2AC43370" w14:textId="169E7664" w:rsidR="00DD0BF5" w:rsidRDefault="0090367D" w:rsidP="00DD0BF5">
      <w:pPr>
        <w:pStyle w:val="22"/>
        <w:rPr>
          <w:noProof/>
        </w:rPr>
      </w:pPr>
      <w:hyperlink w:anchor="_Toc170561363" w:history="1">
        <w:r w:rsidR="00DD0BF5" w:rsidRPr="00414469">
          <w:rPr>
            <w:rStyle w:val="aff0"/>
            <w:noProof/>
          </w:rPr>
          <w:t>6</w:t>
        </w:r>
        <w:r w:rsidR="00DD0BF5">
          <w:rPr>
            <w:noProof/>
          </w:rPr>
          <w:tab/>
        </w:r>
        <w:r w:rsidR="00DD0BF5" w:rsidRPr="00414469">
          <w:rPr>
            <w:rStyle w:val="aff0"/>
            <w:noProof/>
          </w:rPr>
          <w:t>产品变更</w:t>
        </w:r>
        <w:r w:rsidR="00DD0BF5">
          <w:rPr>
            <w:noProof/>
            <w:webHidden/>
          </w:rPr>
          <w:tab/>
        </w:r>
        <w:r w:rsidR="00DD0BF5">
          <w:rPr>
            <w:noProof/>
            <w:webHidden/>
          </w:rPr>
          <w:fldChar w:fldCharType="begin"/>
        </w:r>
        <w:r w:rsidR="00DD0BF5">
          <w:rPr>
            <w:noProof/>
            <w:webHidden/>
          </w:rPr>
          <w:instrText xml:space="preserve"> PAGEREF _Toc170561363 \h </w:instrText>
        </w:r>
        <w:r w:rsidR="00DD0BF5">
          <w:rPr>
            <w:noProof/>
            <w:webHidden/>
          </w:rPr>
        </w:r>
        <w:r w:rsidR="00DD0BF5">
          <w:rPr>
            <w:noProof/>
            <w:webHidden/>
          </w:rPr>
          <w:fldChar w:fldCharType="separate"/>
        </w:r>
        <w:r w:rsidR="00DD0BF5">
          <w:rPr>
            <w:noProof/>
            <w:webHidden/>
          </w:rPr>
          <w:t>7</w:t>
        </w:r>
        <w:r w:rsidR="00DD0BF5">
          <w:rPr>
            <w:noProof/>
            <w:webHidden/>
          </w:rPr>
          <w:fldChar w:fldCharType="end"/>
        </w:r>
      </w:hyperlink>
    </w:p>
    <w:p w14:paraId="43F6154C" w14:textId="6C3A6AD2" w:rsidR="00DD0BF5" w:rsidRDefault="0090367D">
      <w:pPr>
        <w:pStyle w:val="14"/>
        <w:tabs>
          <w:tab w:val="right" w:leader="dot" w:pos="9345"/>
        </w:tabs>
        <w:rPr>
          <w:noProof/>
        </w:rPr>
      </w:pPr>
      <w:hyperlink w:anchor="_Toc170561364" w:history="1">
        <w:r w:rsidR="00C223A9" w:rsidRPr="00C223A9">
          <w:rPr>
            <w:rStyle w:val="aff0"/>
            <w:rFonts w:hint="eastAsia"/>
            <w:noProof/>
          </w:rPr>
          <w:t>附录</w:t>
        </w:r>
        <w:r w:rsidR="00C223A9" w:rsidRPr="00C223A9">
          <w:rPr>
            <w:rStyle w:val="aff0"/>
            <w:rFonts w:hint="eastAsia"/>
            <w:noProof/>
          </w:rPr>
          <w:t>A</w:t>
        </w:r>
        <w:r w:rsidR="00C223A9" w:rsidRPr="00C223A9">
          <w:rPr>
            <w:rStyle w:val="aff0"/>
            <w:rFonts w:hint="eastAsia"/>
            <w:noProof/>
          </w:rPr>
          <w:t>（规范性附录）产品规格表</w:t>
        </w:r>
        <w:r w:rsidR="00DD0BF5">
          <w:rPr>
            <w:noProof/>
            <w:webHidden/>
          </w:rPr>
          <w:tab/>
        </w:r>
        <w:r w:rsidR="00DD0BF5">
          <w:rPr>
            <w:noProof/>
            <w:webHidden/>
          </w:rPr>
          <w:fldChar w:fldCharType="begin"/>
        </w:r>
        <w:r w:rsidR="00DD0BF5">
          <w:rPr>
            <w:noProof/>
            <w:webHidden/>
          </w:rPr>
          <w:instrText xml:space="preserve"> PAGEREF _Toc170561364 \h </w:instrText>
        </w:r>
        <w:r w:rsidR="00DD0BF5">
          <w:rPr>
            <w:noProof/>
            <w:webHidden/>
          </w:rPr>
        </w:r>
        <w:r w:rsidR="00DD0BF5">
          <w:rPr>
            <w:noProof/>
            <w:webHidden/>
          </w:rPr>
          <w:fldChar w:fldCharType="separate"/>
        </w:r>
        <w:r w:rsidR="00DD0BF5">
          <w:rPr>
            <w:noProof/>
            <w:webHidden/>
          </w:rPr>
          <w:t>9</w:t>
        </w:r>
        <w:r w:rsidR="00DD0BF5">
          <w:rPr>
            <w:noProof/>
            <w:webHidden/>
          </w:rPr>
          <w:fldChar w:fldCharType="end"/>
        </w:r>
      </w:hyperlink>
    </w:p>
    <w:p w14:paraId="529BD4A2" w14:textId="61106B84" w:rsidR="00DD0BF5" w:rsidRDefault="0090367D">
      <w:pPr>
        <w:pStyle w:val="14"/>
        <w:tabs>
          <w:tab w:val="right" w:leader="dot" w:pos="9345"/>
        </w:tabs>
        <w:rPr>
          <w:noProof/>
        </w:rPr>
      </w:pPr>
      <w:hyperlink w:anchor="_Toc170561365" w:history="1">
        <w:r w:rsidR="00C223A9" w:rsidRPr="00C223A9">
          <w:rPr>
            <w:rStyle w:val="aff0"/>
            <w:rFonts w:hint="eastAsia"/>
            <w:noProof/>
          </w:rPr>
          <w:t>附录</w:t>
        </w:r>
        <w:r w:rsidR="00C223A9" w:rsidRPr="00C223A9">
          <w:rPr>
            <w:rStyle w:val="aff0"/>
            <w:rFonts w:hint="eastAsia"/>
            <w:noProof/>
          </w:rPr>
          <w:t>B</w:t>
        </w:r>
        <w:r w:rsidR="00C223A9" w:rsidRPr="00C223A9">
          <w:rPr>
            <w:rStyle w:val="aff0"/>
            <w:rFonts w:hint="eastAsia"/>
            <w:noProof/>
          </w:rPr>
          <w:t>（规范性附录）用户调查记录表</w:t>
        </w:r>
        <w:r w:rsidR="00DD0BF5">
          <w:rPr>
            <w:noProof/>
            <w:webHidden/>
          </w:rPr>
          <w:tab/>
        </w:r>
        <w:r w:rsidR="00DD0BF5">
          <w:rPr>
            <w:noProof/>
            <w:webHidden/>
          </w:rPr>
          <w:fldChar w:fldCharType="begin"/>
        </w:r>
        <w:r w:rsidR="00DD0BF5">
          <w:rPr>
            <w:noProof/>
            <w:webHidden/>
          </w:rPr>
          <w:instrText xml:space="preserve"> PAGEREF _Toc170561365 \h </w:instrText>
        </w:r>
        <w:r w:rsidR="00DD0BF5">
          <w:rPr>
            <w:noProof/>
            <w:webHidden/>
          </w:rPr>
        </w:r>
        <w:r w:rsidR="00DD0BF5">
          <w:rPr>
            <w:noProof/>
            <w:webHidden/>
          </w:rPr>
          <w:fldChar w:fldCharType="separate"/>
        </w:r>
        <w:r w:rsidR="00DD0BF5">
          <w:rPr>
            <w:noProof/>
            <w:webHidden/>
          </w:rPr>
          <w:t>10</w:t>
        </w:r>
        <w:r w:rsidR="00DD0BF5">
          <w:rPr>
            <w:noProof/>
            <w:webHidden/>
          </w:rPr>
          <w:fldChar w:fldCharType="end"/>
        </w:r>
      </w:hyperlink>
    </w:p>
    <w:p w14:paraId="5FD3B583" w14:textId="120A2972" w:rsidR="006D72E3" w:rsidRDefault="003B2711">
      <w:pPr>
        <w:pStyle w:val="affff7"/>
        <w:spacing w:line="240" w:lineRule="auto"/>
        <w:sectPr w:rsidR="006D72E3">
          <w:headerReference w:type="default" r:id="rId19"/>
          <w:footerReference w:type="default" r:id="rId20"/>
          <w:pgSz w:w="11907" w:h="16839"/>
          <w:pgMar w:top="1418" w:right="1134" w:bottom="1134" w:left="1418" w:header="1021" w:footer="1021" w:gutter="0"/>
          <w:pgNumType w:fmt="upperRoman" w:start="1"/>
          <w:cols w:space="720"/>
          <w:docGrid w:type="linesAndChars" w:linePitch="312"/>
        </w:sectPr>
      </w:pPr>
      <w:r>
        <w:rPr>
          <w:rFonts w:hAnsi="宋体"/>
          <w:szCs w:val="21"/>
        </w:rPr>
        <w:fldChar w:fldCharType="end"/>
      </w:r>
    </w:p>
    <w:p w14:paraId="57E75D2C" w14:textId="77777777" w:rsidR="006D72E3" w:rsidRDefault="003B2711">
      <w:pPr>
        <w:pStyle w:val="aff7"/>
      </w:pPr>
      <w:bookmarkStart w:id="16" w:name="_Toc242932091"/>
      <w:bookmarkStart w:id="17" w:name="_Toc89766545"/>
      <w:bookmarkStart w:id="18" w:name="_Toc527549097"/>
      <w:bookmarkStart w:id="19" w:name="_Toc89766512"/>
      <w:bookmarkStart w:id="20" w:name="_Toc527548706"/>
      <w:bookmarkStart w:id="21" w:name="_Toc90350920"/>
      <w:bookmarkStart w:id="22" w:name="_Toc452726028"/>
      <w:bookmarkStart w:id="23" w:name="_Toc170561332"/>
      <w:bookmarkStart w:id="24" w:name="SectionMark2"/>
      <w:bookmarkEnd w:id="12"/>
      <w:r>
        <w:rPr>
          <w:rFonts w:hint="eastAsia"/>
        </w:rPr>
        <w:lastRenderedPageBreak/>
        <w:t>前    言</w:t>
      </w:r>
      <w:bookmarkEnd w:id="16"/>
      <w:bookmarkEnd w:id="17"/>
      <w:bookmarkEnd w:id="18"/>
      <w:bookmarkEnd w:id="19"/>
      <w:bookmarkEnd w:id="20"/>
      <w:bookmarkEnd w:id="21"/>
      <w:bookmarkEnd w:id="22"/>
      <w:bookmarkEnd w:id="23"/>
    </w:p>
    <w:p w14:paraId="61EE411E" w14:textId="77777777" w:rsidR="006D72E3" w:rsidRDefault="003B2711">
      <w:pPr>
        <w:pStyle w:val="aff3"/>
        <w:ind w:firstLine="420"/>
      </w:pPr>
      <w:r>
        <w:rPr>
          <w:rFonts w:hint="eastAsia"/>
        </w:rPr>
        <w:t>本大纲依据TZ 1</w:t>
      </w:r>
      <w:r>
        <w:rPr>
          <w:rFonts w:hAnsi="宋体" w:hint="eastAsia"/>
        </w:rPr>
        <w:t>—2019</w:t>
      </w:r>
      <w:r>
        <w:rPr>
          <w:rFonts w:hint="eastAsia"/>
        </w:rPr>
        <w:t>《农业机械推广鉴定大纲编写规则》编制。</w:t>
      </w:r>
    </w:p>
    <w:p w14:paraId="0C44F777" w14:textId="77777777" w:rsidR="006D72E3" w:rsidRDefault="003B2711">
      <w:pPr>
        <w:pStyle w:val="aff3"/>
        <w:ind w:firstLine="420"/>
      </w:pPr>
      <w:r>
        <w:rPr>
          <w:rFonts w:hint="eastAsia"/>
        </w:rPr>
        <w:t>本大纲为首次制定。</w:t>
      </w:r>
    </w:p>
    <w:p w14:paraId="4CD6425B" w14:textId="77777777" w:rsidR="006D72E3" w:rsidRDefault="003B2711">
      <w:pPr>
        <w:pStyle w:val="aff3"/>
        <w:ind w:firstLine="420"/>
        <w:rPr>
          <w:rFonts w:hAnsi="宋体"/>
          <w:szCs w:val="21"/>
        </w:rPr>
      </w:pPr>
      <w:r>
        <w:rPr>
          <w:rFonts w:hAnsi="宋体" w:hint="eastAsia"/>
        </w:rPr>
        <w:t>本大纲由农业农村部农业机械化管理</w:t>
      </w:r>
      <w:r>
        <w:rPr>
          <w:rFonts w:hAnsi="宋体" w:hint="eastAsia"/>
          <w:szCs w:val="21"/>
        </w:rPr>
        <w:t>司提出。</w:t>
      </w:r>
    </w:p>
    <w:p w14:paraId="52BC8AC1" w14:textId="77777777" w:rsidR="006D72E3" w:rsidRDefault="003B2711">
      <w:pPr>
        <w:pStyle w:val="aff3"/>
        <w:ind w:firstLine="420"/>
        <w:rPr>
          <w:rFonts w:hAnsi="宋体"/>
        </w:rPr>
      </w:pPr>
      <w:r>
        <w:rPr>
          <w:rFonts w:hAnsi="宋体" w:hint="eastAsia"/>
          <w:szCs w:val="21"/>
        </w:rPr>
        <w:t>本</w:t>
      </w:r>
      <w:r>
        <w:rPr>
          <w:rFonts w:hAnsi="宋体" w:hint="eastAsia"/>
        </w:rPr>
        <w:t>大纲由</w:t>
      </w:r>
      <w:r>
        <w:rPr>
          <w:rFonts w:hAnsi="宋体" w:hint="eastAsia"/>
          <w:szCs w:val="21"/>
        </w:rPr>
        <w:t>农业</w:t>
      </w:r>
      <w:r>
        <w:rPr>
          <w:rFonts w:hAnsi="宋体" w:hint="eastAsia"/>
        </w:rPr>
        <w:t>农村</w:t>
      </w:r>
      <w:r>
        <w:rPr>
          <w:rFonts w:hAnsi="宋体" w:hint="eastAsia"/>
          <w:szCs w:val="21"/>
        </w:rPr>
        <w:t>部农业机械化总站技术归口。</w:t>
      </w:r>
    </w:p>
    <w:p w14:paraId="2623E4F5" w14:textId="2D94808A" w:rsidR="006D72E3" w:rsidRDefault="003B2711">
      <w:pPr>
        <w:pStyle w:val="aff3"/>
        <w:ind w:firstLine="420"/>
        <w:rPr>
          <w:rFonts w:hAnsi="宋体"/>
        </w:rPr>
      </w:pPr>
      <w:r>
        <w:rPr>
          <w:rFonts w:hAnsi="宋体" w:hint="eastAsia"/>
        </w:rPr>
        <w:t>本大纲起草单位：吉林省艾斯克机电有限责任公司、吉林省农业机械化管理中心、农业农村部农业机械化总站</w:t>
      </w:r>
      <w:r w:rsidR="00576A40">
        <w:rPr>
          <w:rFonts w:hAnsi="宋体" w:hint="eastAsia"/>
        </w:rPr>
        <w:t>、</w:t>
      </w:r>
      <w:r>
        <w:rPr>
          <w:rFonts w:hAnsi="宋体" w:hint="eastAsia"/>
        </w:rPr>
        <w:t>全国</w:t>
      </w:r>
      <w:r w:rsidR="00576A40">
        <w:rPr>
          <w:rFonts w:hAnsi="宋体" w:hint="eastAsia"/>
        </w:rPr>
        <w:t>畜禽</w:t>
      </w:r>
      <w:r>
        <w:rPr>
          <w:rFonts w:hAnsi="宋体" w:hint="eastAsia"/>
        </w:rPr>
        <w:t>屠宰</w:t>
      </w:r>
      <w:r w:rsidR="00576A40">
        <w:rPr>
          <w:rFonts w:hAnsi="宋体" w:hint="eastAsia"/>
        </w:rPr>
        <w:t>质量</w:t>
      </w:r>
      <w:r>
        <w:rPr>
          <w:rFonts w:hAnsi="宋体" w:hint="eastAsia"/>
        </w:rPr>
        <w:t>标准</w:t>
      </w:r>
      <w:r w:rsidR="00576A40">
        <w:rPr>
          <w:rFonts w:hAnsi="宋体" w:hint="eastAsia"/>
        </w:rPr>
        <w:t>创新</w:t>
      </w:r>
      <w:r>
        <w:rPr>
          <w:rFonts w:hAnsi="宋体" w:hint="eastAsia"/>
        </w:rPr>
        <w:t>中心</w:t>
      </w:r>
      <w:r w:rsidR="00576A40">
        <w:rPr>
          <w:rFonts w:hAnsi="宋体" w:hint="eastAsia"/>
        </w:rPr>
        <w:t>。</w:t>
      </w:r>
    </w:p>
    <w:p w14:paraId="4A13527C" w14:textId="1DF8E78C" w:rsidR="006D72E3" w:rsidRDefault="003B2711">
      <w:pPr>
        <w:pStyle w:val="aff3"/>
        <w:ind w:firstLine="420"/>
      </w:pPr>
      <w:r>
        <w:rPr>
          <w:rFonts w:hint="eastAsia"/>
        </w:rPr>
        <w:t>本大纲主要起草人：</w:t>
      </w:r>
      <w:r w:rsidR="00605D4C">
        <w:rPr>
          <w:rFonts w:hint="eastAsia"/>
        </w:rPr>
        <w:t>……</w:t>
      </w:r>
      <w:r w:rsidR="002E79B8">
        <w:rPr>
          <w:rFonts w:hint="eastAsia"/>
        </w:rPr>
        <w:t>、……、</w:t>
      </w:r>
      <w:r w:rsidR="001C031C">
        <w:rPr>
          <w:rFonts w:hint="eastAsia"/>
        </w:rPr>
        <w:t>……、……、……、</w:t>
      </w:r>
      <w:r>
        <w:rPr>
          <w:rFonts w:hint="eastAsia"/>
          <w:szCs w:val="21"/>
        </w:rPr>
        <w:t>。</w:t>
      </w:r>
    </w:p>
    <w:p w14:paraId="625043D3" w14:textId="77777777" w:rsidR="006D72E3" w:rsidRDefault="006D72E3">
      <w:pPr>
        <w:pStyle w:val="aff3"/>
        <w:ind w:firstLine="420"/>
        <w:sectPr w:rsidR="006D72E3">
          <w:headerReference w:type="even" r:id="rId21"/>
          <w:footerReference w:type="default" r:id="rId22"/>
          <w:pgSz w:w="11907" w:h="16839"/>
          <w:pgMar w:top="1418" w:right="1134" w:bottom="1134" w:left="1418" w:header="1021" w:footer="1021" w:gutter="0"/>
          <w:pgNumType w:fmt="upperRoman"/>
          <w:cols w:space="720"/>
          <w:docGrid w:type="linesAndChars" w:linePitch="312"/>
        </w:sectPr>
      </w:pPr>
    </w:p>
    <w:p w14:paraId="3C46DB41" w14:textId="77777777" w:rsidR="006D72E3" w:rsidRDefault="003B2711">
      <w:pPr>
        <w:pStyle w:val="afffa"/>
      </w:pPr>
      <w:bookmarkStart w:id="25" w:name="_Toc88123379"/>
      <w:bookmarkStart w:id="26" w:name="_Toc170561333"/>
      <w:bookmarkStart w:id="27" w:name="SectionMark4"/>
      <w:bookmarkEnd w:id="24"/>
      <w:r>
        <w:rPr>
          <w:rFonts w:hint="eastAsia"/>
        </w:rPr>
        <w:lastRenderedPageBreak/>
        <w:t>家禽浸烫设备</w:t>
      </w:r>
      <w:bookmarkEnd w:id="25"/>
      <w:bookmarkEnd w:id="26"/>
    </w:p>
    <w:p w14:paraId="05563225" w14:textId="77777777" w:rsidR="006D72E3" w:rsidRDefault="003B2711">
      <w:pPr>
        <w:pStyle w:val="affff5"/>
        <w:numPr>
          <w:ilvl w:val="0"/>
          <w:numId w:val="12"/>
        </w:numPr>
        <w:spacing w:beforeLines="100" w:before="312" w:afterLines="100" w:after="312"/>
      </w:pPr>
      <w:bookmarkStart w:id="28" w:name="_Toc89766546"/>
      <w:bookmarkStart w:id="29" w:name="_Toc89764711"/>
      <w:bookmarkStart w:id="30" w:name="_Toc242932092"/>
      <w:bookmarkStart w:id="31" w:name="_Toc89766513"/>
      <w:bookmarkStart w:id="32" w:name="_Toc90350921"/>
      <w:bookmarkStart w:id="33" w:name="_Toc170561334"/>
      <w:r>
        <w:rPr>
          <w:rFonts w:hint="eastAsia"/>
        </w:rPr>
        <w:t>范围</w:t>
      </w:r>
      <w:bookmarkEnd w:id="28"/>
      <w:bookmarkEnd w:id="29"/>
      <w:bookmarkEnd w:id="30"/>
      <w:bookmarkEnd w:id="31"/>
      <w:bookmarkEnd w:id="32"/>
      <w:bookmarkEnd w:id="33"/>
    </w:p>
    <w:p w14:paraId="56CE6DA3" w14:textId="77777777" w:rsidR="006D72E3" w:rsidRDefault="003B2711">
      <w:pPr>
        <w:pStyle w:val="aff3"/>
        <w:ind w:firstLine="420"/>
      </w:pPr>
      <w:r>
        <w:rPr>
          <w:rFonts w:hint="eastAsia"/>
        </w:rPr>
        <w:t>本大纲规定了</w:t>
      </w:r>
      <w:bookmarkStart w:id="34" w:name="_Hlk168383497"/>
      <w:bookmarkStart w:id="35" w:name="_Hlk168383612"/>
      <w:r>
        <w:rPr>
          <w:rFonts w:hint="eastAsia"/>
        </w:rPr>
        <w:t>家禽</w:t>
      </w:r>
      <w:bookmarkEnd w:id="34"/>
      <w:r>
        <w:rPr>
          <w:rFonts w:hint="eastAsia"/>
        </w:rPr>
        <w:t>浸烫设备</w:t>
      </w:r>
      <w:bookmarkEnd w:id="35"/>
      <w:r>
        <w:rPr>
          <w:rFonts w:hint="eastAsia"/>
        </w:rPr>
        <w:t>推广鉴定的鉴定内容、方法和判定规则。</w:t>
      </w:r>
    </w:p>
    <w:p w14:paraId="4850E8E5" w14:textId="19D74C43" w:rsidR="006D72E3" w:rsidRDefault="003B2711">
      <w:pPr>
        <w:pStyle w:val="aff3"/>
        <w:ind w:firstLine="420"/>
      </w:pPr>
      <w:r>
        <w:rPr>
          <w:rFonts w:hint="eastAsia"/>
        </w:rPr>
        <w:t>本大纲适用于家禽浸烫设备的推广鉴定。</w:t>
      </w:r>
    </w:p>
    <w:p w14:paraId="63037B7F" w14:textId="77777777" w:rsidR="006D72E3" w:rsidRDefault="003B2711">
      <w:pPr>
        <w:pStyle w:val="affff5"/>
        <w:numPr>
          <w:ilvl w:val="0"/>
          <w:numId w:val="12"/>
        </w:numPr>
        <w:spacing w:beforeLines="100" w:before="312" w:afterLines="100" w:after="312"/>
      </w:pPr>
      <w:bookmarkStart w:id="36" w:name="_Toc90350922"/>
      <w:bookmarkStart w:id="37" w:name="_Toc89766514"/>
      <w:bookmarkStart w:id="38" w:name="_Toc89766547"/>
      <w:bookmarkStart w:id="39" w:name="_Toc89764712"/>
      <w:bookmarkStart w:id="40" w:name="_Toc242932093"/>
      <w:bookmarkStart w:id="41" w:name="_Toc170561335"/>
      <w:r>
        <w:rPr>
          <w:rFonts w:hint="eastAsia"/>
        </w:rPr>
        <w:t>规范性引用文件</w:t>
      </w:r>
      <w:bookmarkEnd w:id="36"/>
      <w:bookmarkEnd w:id="37"/>
      <w:bookmarkEnd w:id="38"/>
      <w:bookmarkEnd w:id="39"/>
      <w:bookmarkEnd w:id="40"/>
      <w:bookmarkEnd w:id="41"/>
    </w:p>
    <w:p w14:paraId="17A59CF8" w14:textId="3EF38E66" w:rsidR="006D72E3" w:rsidRDefault="003B2711">
      <w:pPr>
        <w:pStyle w:val="aff3"/>
        <w:ind w:firstLine="420"/>
      </w:pPr>
      <w:r>
        <w:rPr>
          <w:rFonts w:hint="eastAsia"/>
        </w:rPr>
        <w:t>下列文件对于本文件的应用是必不可少的。凡是注日期的引用文件，仅注日期的版本适用于本文件。凡是不注日期的引用文件，其最新版本（包括所有的修改单）适用于本文件。</w:t>
      </w:r>
    </w:p>
    <w:p w14:paraId="45EFBCD4" w14:textId="71C70C9B" w:rsidR="00AE0A79" w:rsidRDefault="00AE0A79" w:rsidP="00AE0A79">
      <w:pPr>
        <w:pStyle w:val="aff3"/>
        <w:ind w:firstLine="420"/>
        <w:rPr>
          <w:szCs w:val="21"/>
        </w:rPr>
      </w:pPr>
      <w:r>
        <w:rPr>
          <w:szCs w:val="21"/>
        </w:rPr>
        <w:t xml:space="preserve">GB 10396 </w:t>
      </w:r>
      <w:r>
        <w:rPr>
          <w:rFonts w:hint="eastAsia"/>
          <w:szCs w:val="21"/>
        </w:rPr>
        <w:t>农林拖拉机和机械、草坪和园艺动力机械</w:t>
      </w:r>
      <w:r>
        <w:rPr>
          <w:szCs w:val="21"/>
        </w:rPr>
        <w:t xml:space="preserve"> </w:t>
      </w:r>
      <w:r>
        <w:rPr>
          <w:rFonts w:hint="eastAsia"/>
          <w:szCs w:val="21"/>
        </w:rPr>
        <w:t>安全标志和危险图形</w:t>
      </w:r>
      <w:r>
        <w:rPr>
          <w:szCs w:val="21"/>
        </w:rPr>
        <w:t xml:space="preserve"> </w:t>
      </w:r>
      <w:r>
        <w:rPr>
          <w:rFonts w:hint="eastAsia"/>
          <w:szCs w:val="21"/>
        </w:rPr>
        <w:t>总则</w:t>
      </w:r>
    </w:p>
    <w:p w14:paraId="449EB6F2" w14:textId="77777777" w:rsidR="006A4D06" w:rsidRDefault="006A4D06" w:rsidP="006A4D06">
      <w:pPr>
        <w:pStyle w:val="aff3"/>
        <w:ind w:firstLine="420"/>
      </w:pPr>
      <w:r>
        <w:rPr>
          <w:rFonts w:hint="eastAsia"/>
        </w:rPr>
        <w:t>GB</w:t>
      </w:r>
      <w:r>
        <w:rPr>
          <w:rFonts w:hAnsi="宋体" w:hint="eastAsia"/>
        </w:rPr>
        <w:t>/</w:t>
      </w:r>
      <w:r>
        <w:rPr>
          <w:rFonts w:hint="eastAsia"/>
        </w:rPr>
        <w:t>T</w:t>
      </w:r>
      <w:r>
        <w:t xml:space="preserve"> </w:t>
      </w:r>
      <w:r>
        <w:rPr>
          <w:rFonts w:hint="eastAsia"/>
        </w:rPr>
        <w:t>41830</w:t>
      </w:r>
      <w:r w:rsidRPr="005B5D75">
        <w:rPr>
          <w:rFonts w:hAnsi="宋体"/>
        </w:rPr>
        <w:t>-2022</w:t>
      </w:r>
      <w:r>
        <w:rPr>
          <w:rFonts w:hAnsi="宋体" w:hint="eastAsia"/>
        </w:rPr>
        <w:t xml:space="preserve"> </w:t>
      </w:r>
      <w:r>
        <w:rPr>
          <w:rFonts w:hAnsi="宋体"/>
        </w:rPr>
        <w:t xml:space="preserve"> </w:t>
      </w:r>
      <w:r>
        <w:rPr>
          <w:rFonts w:hint="eastAsia"/>
        </w:rPr>
        <w:t>畜禽屠宰加工设备 家禽脱毛设备</w:t>
      </w:r>
    </w:p>
    <w:p w14:paraId="6B6C80EC" w14:textId="76AA2331" w:rsidR="006D72E3" w:rsidRPr="009B4505" w:rsidRDefault="003B2711">
      <w:pPr>
        <w:pStyle w:val="aff3"/>
        <w:ind w:firstLine="420"/>
        <w:rPr>
          <w:rFonts w:hAnsi="宋体"/>
        </w:rPr>
      </w:pPr>
      <w:r w:rsidRPr="009B4505">
        <w:rPr>
          <w:rFonts w:hAnsi="宋体" w:cs="宋体"/>
        </w:rPr>
        <w:t>NY</w:t>
      </w:r>
      <w:r w:rsidRPr="009B4505">
        <w:rPr>
          <w:rFonts w:hAnsi="宋体" w:cs="宋体" w:hint="eastAsia"/>
        </w:rPr>
        <w:t xml:space="preserve">/T </w:t>
      </w:r>
      <w:r w:rsidRPr="009B4505">
        <w:rPr>
          <w:rFonts w:hAnsi="宋体" w:cs="宋体"/>
        </w:rPr>
        <w:t>4444</w:t>
      </w:r>
      <w:r w:rsidR="006A4D06" w:rsidRPr="006A4D06">
        <w:rPr>
          <w:rFonts w:hAnsi="宋体" w:cs="宋体" w:hint="eastAsia"/>
        </w:rPr>
        <w:t>-2023</w:t>
      </w:r>
      <w:r w:rsidRPr="009B4505">
        <w:rPr>
          <w:rFonts w:hAnsi="宋体" w:hint="eastAsia"/>
        </w:rPr>
        <w:t xml:space="preserve">  </w:t>
      </w:r>
      <w:bookmarkStart w:id="42" w:name="_Hlk170466737"/>
      <w:r w:rsidRPr="009B4505">
        <w:rPr>
          <w:rFonts w:hAnsi="宋体" w:hint="eastAsia"/>
        </w:rPr>
        <w:t>畜禽屠宰加工设备术语</w:t>
      </w:r>
      <w:bookmarkEnd w:id="42"/>
    </w:p>
    <w:p w14:paraId="77A6493E" w14:textId="77777777" w:rsidR="006D72E3" w:rsidRDefault="003B2711">
      <w:pPr>
        <w:pStyle w:val="affff5"/>
        <w:numPr>
          <w:ilvl w:val="0"/>
          <w:numId w:val="12"/>
        </w:numPr>
        <w:spacing w:beforeLines="100" w:before="312" w:afterLines="100" w:after="312"/>
      </w:pPr>
      <w:bookmarkStart w:id="43" w:name="_Toc89764713"/>
      <w:bookmarkStart w:id="44" w:name="_Toc170561336"/>
      <w:bookmarkStart w:id="45" w:name="_Toc89766516"/>
      <w:bookmarkStart w:id="46" w:name="_Toc90350924"/>
      <w:bookmarkStart w:id="47" w:name="_Toc89766549"/>
      <w:bookmarkEnd w:id="43"/>
      <w:r>
        <w:rPr>
          <w:rFonts w:hint="eastAsia"/>
        </w:rPr>
        <w:t>术语和定义</w:t>
      </w:r>
      <w:bookmarkEnd w:id="44"/>
    </w:p>
    <w:p w14:paraId="4154B580" w14:textId="2C11452F" w:rsidR="006D72E3" w:rsidRPr="00A9176B" w:rsidRDefault="006A4D06">
      <w:pPr>
        <w:pStyle w:val="affff5"/>
        <w:spacing w:beforeLines="0" w:afterLines="0"/>
        <w:ind w:firstLineChars="200" w:firstLine="420"/>
        <w:rPr>
          <w:rFonts w:ascii="宋体" w:eastAsia="宋体" w:hAnsi="宋体"/>
        </w:rPr>
      </w:pPr>
      <w:bookmarkStart w:id="48" w:name="_Toc528915797"/>
      <w:bookmarkStart w:id="49" w:name="_Toc386036158"/>
      <w:bookmarkStart w:id="50" w:name="_Toc385067293"/>
      <w:bookmarkStart w:id="51" w:name="_Toc448387734"/>
      <w:bookmarkStart w:id="52" w:name="_Toc527549102"/>
      <w:bookmarkStart w:id="53" w:name="_Toc387310260"/>
      <w:bookmarkStart w:id="54" w:name="_Toc385067607"/>
      <w:bookmarkStart w:id="55" w:name="_Toc88123383"/>
      <w:bookmarkStart w:id="56" w:name="_Toc452726033"/>
      <w:bookmarkStart w:id="57" w:name="_Toc450028551"/>
      <w:bookmarkStart w:id="58" w:name="_Toc530145218"/>
      <w:bookmarkStart w:id="59" w:name="_Toc447270239"/>
      <w:bookmarkStart w:id="60" w:name="_Toc385067796"/>
      <w:bookmarkStart w:id="61" w:name="_Toc385067516"/>
      <w:bookmarkStart w:id="62" w:name="_Toc447808965"/>
      <w:bookmarkStart w:id="63" w:name="_Toc452725629"/>
      <w:bookmarkStart w:id="64" w:name="_Toc527548711"/>
      <w:bookmarkStart w:id="65" w:name="_Toc170561337"/>
      <w:r w:rsidRPr="006A4D06">
        <w:rPr>
          <w:rFonts w:ascii="宋体" w:eastAsia="宋体" w:hAnsi="宋体" w:cs="宋体" w:hint="eastAsia"/>
        </w:rPr>
        <w:t>GB/T 41830-2022、NY/T</w:t>
      </w:r>
      <w:r>
        <w:rPr>
          <w:rFonts w:ascii="宋体" w:eastAsia="宋体" w:hAnsi="宋体" w:cs="宋体"/>
        </w:rPr>
        <w:t xml:space="preserve"> </w:t>
      </w:r>
      <w:r w:rsidRPr="006A4D06">
        <w:rPr>
          <w:rFonts w:ascii="宋体" w:eastAsia="宋体" w:hAnsi="宋体" w:cs="宋体" w:hint="eastAsia"/>
        </w:rPr>
        <w:t>4444-2023</w:t>
      </w:r>
      <w:r w:rsidR="003B2711" w:rsidRPr="00A9176B">
        <w:rPr>
          <w:rFonts w:ascii="宋体" w:eastAsia="宋体" w:hAnsi="宋体" w:cs="宋体" w:hint="eastAsia"/>
        </w:rPr>
        <w:t>界定的以及</w:t>
      </w:r>
      <w:r w:rsidR="003B2711" w:rsidRPr="00A9176B">
        <w:rPr>
          <w:rFonts w:ascii="宋体" w:eastAsia="宋体" w:hAnsi="宋体" w:hint="eastAsia"/>
        </w:rPr>
        <w:t>下列术语和定义适用于本文件。</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4B9D045E" w14:textId="77777777" w:rsidR="006D72E3" w:rsidRPr="00A9176B" w:rsidRDefault="006D72E3">
      <w:pPr>
        <w:pStyle w:val="aff5"/>
        <w:numPr>
          <w:ilvl w:val="0"/>
          <w:numId w:val="13"/>
        </w:numPr>
        <w:spacing w:beforeLines="50" w:before="156" w:afterLines="50" w:after="156"/>
        <w:rPr>
          <w:rFonts w:ascii="宋体" w:hAnsi="宋体" w:cs="宋体"/>
        </w:rPr>
      </w:pPr>
      <w:bookmarkStart w:id="66" w:name="_Toc170561338"/>
      <w:bookmarkStart w:id="67" w:name="_Toc242932098"/>
      <w:bookmarkStart w:id="68" w:name="_Toc90261525"/>
      <w:bookmarkStart w:id="69" w:name="_Toc242932099"/>
      <w:bookmarkStart w:id="70" w:name="_Toc90350926"/>
      <w:bookmarkStart w:id="71" w:name="_Toc89766518"/>
      <w:bookmarkStart w:id="72" w:name="_Toc89766551"/>
      <w:bookmarkEnd w:id="27"/>
      <w:bookmarkEnd w:id="45"/>
      <w:bookmarkEnd w:id="46"/>
      <w:bookmarkEnd w:id="47"/>
      <w:bookmarkEnd w:id="66"/>
    </w:p>
    <w:p w14:paraId="61BD6EC7" w14:textId="77777777" w:rsidR="006D72E3" w:rsidRPr="00A9176B" w:rsidRDefault="003B2711">
      <w:pPr>
        <w:pStyle w:val="aff5"/>
        <w:spacing w:afterLines="50" w:after="156"/>
        <w:ind w:firstLineChars="200" w:firstLine="420"/>
      </w:pPr>
      <w:bookmarkStart w:id="73" w:name="_Toc170561339"/>
      <w:r w:rsidRPr="00A9176B">
        <w:rPr>
          <w:rFonts w:hint="eastAsia"/>
        </w:rPr>
        <w:t>烫透</w:t>
      </w:r>
      <w:bookmarkEnd w:id="73"/>
    </w:p>
    <w:p w14:paraId="78B867C5" w14:textId="7FF99E2A" w:rsidR="006D72E3" w:rsidRPr="00A9176B" w:rsidRDefault="003B2711" w:rsidP="00A9176B">
      <w:pPr>
        <w:pStyle w:val="aff5"/>
        <w:ind w:firstLine="437"/>
        <w:rPr>
          <w:rFonts w:ascii="宋体" w:eastAsia="宋体"/>
        </w:rPr>
      </w:pPr>
      <w:bookmarkStart w:id="74" w:name="_Hlk168574148"/>
      <w:bookmarkStart w:id="75" w:name="_Toc170561340"/>
      <w:r w:rsidRPr="00A9176B">
        <w:rPr>
          <w:rFonts w:ascii="宋体" w:eastAsia="宋体" w:hint="eastAsia"/>
        </w:rPr>
        <w:t>烫毛</w:t>
      </w:r>
      <w:proofErr w:type="gramStart"/>
      <w:r w:rsidRPr="00A9176B">
        <w:rPr>
          <w:rFonts w:ascii="宋体" w:eastAsia="宋体" w:hint="eastAsia"/>
        </w:rPr>
        <w:t>后禽体符合烫</w:t>
      </w:r>
      <w:proofErr w:type="gramEnd"/>
      <w:r w:rsidRPr="00A9176B">
        <w:rPr>
          <w:rFonts w:ascii="宋体" w:eastAsia="宋体" w:hint="eastAsia"/>
        </w:rPr>
        <w:t>毛要求的程度</w:t>
      </w:r>
      <w:bookmarkEnd w:id="74"/>
      <w:r w:rsidRPr="00A9176B">
        <w:rPr>
          <w:rFonts w:ascii="宋体" w:eastAsia="宋体" w:hint="eastAsia"/>
        </w:rPr>
        <w:t>（状态）。</w:t>
      </w:r>
      <w:bookmarkEnd w:id="75"/>
    </w:p>
    <w:p w14:paraId="62AC7231" w14:textId="77777777" w:rsidR="006D72E3" w:rsidRPr="00A9176B" w:rsidRDefault="006D72E3">
      <w:pPr>
        <w:pStyle w:val="aff5"/>
        <w:numPr>
          <w:ilvl w:val="0"/>
          <w:numId w:val="13"/>
        </w:numPr>
        <w:spacing w:beforeLines="50" w:before="156" w:afterLines="50" w:after="156"/>
      </w:pPr>
      <w:bookmarkStart w:id="76" w:name="_Toc170561341"/>
      <w:bookmarkEnd w:id="76"/>
    </w:p>
    <w:p w14:paraId="0CA5B917" w14:textId="77777777" w:rsidR="006D72E3" w:rsidRPr="00A9176B" w:rsidRDefault="003B2711">
      <w:pPr>
        <w:pStyle w:val="aff5"/>
        <w:spacing w:afterLines="50" w:after="156"/>
        <w:ind w:firstLineChars="200" w:firstLine="420"/>
      </w:pPr>
      <w:bookmarkStart w:id="77" w:name="_Toc170561342"/>
      <w:r w:rsidRPr="00A9176B">
        <w:rPr>
          <w:rFonts w:hint="eastAsia"/>
        </w:rPr>
        <w:t>烫伤</w:t>
      </w:r>
      <w:bookmarkEnd w:id="77"/>
    </w:p>
    <w:p w14:paraId="4CBA616D" w14:textId="32064CDF" w:rsidR="006D72E3" w:rsidRPr="00A9176B" w:rsidRDefault="003B2711">
      <w:pPr>
        <w:pStyle w:val="aff5"/>
        <w:spacing w:afterLines="50" w:after="156"/>
        <w:ind w:firstLineChars="200" w:firstLine="420"/>
        <w:rPr>
          <w:rFonts w:ascii="宋体" w:eastAsia="宋体"/>
        </w:rPr>
      </w:pPr>
      <w:bookmarkStart w:id="78" w:name="_Toc170561343"/>
      <w:r w:rsidRPr="00A9176B">
        <w:rPr>
          <w:rFonts w:ascii="宋体" w:eastAsia="宋体" w:hint="eastAsia"/>
        </w:rPr>
        <w:t>烫毛后的禽体</w:t>
      </w:r>
      <w:r w:rsidR="0009311A" w:rsidRPr="00A9176B">
        <w:rPr>
          <w:rFonts w:ascii="宋体" w:eastAsia="宋体" w:hint="eastAsia"/>
        </w:rPr>
        <w:t>肌肉</w:t>
      </w:r>
      <w:r w:rsidRPr="00A9176B">
        <w:rPr>
          <w:rFonts w:ascii="宋体" w:eastAsia="宋体" w:hint="eastAsia"/>
        </w:rPr>
        <w:t>或</w:t>
      </w:r>
      <w:r w:rsidR="0009311A" w:rsidRPr="00A9176B">
        <w:rPr>
          <w:rFonts w:ascii="宋体" w:eastAsia="宋体" w:hint="eastAsia"/>
        </w:rPr>
        <w:t>皮肤</w:t>
      </w:r>
      <w:r w:rsidRPr="00A9176B">
        <w:rPr>
          <w:rFonts w:ascii="宋体" w:eastAsia="宋体" w:hint="eastAsia"/>
        </w:rPr>
        <w:t>出现熟化现象。</w:t>
      </w:r>
      <w:bookmarkEnd w:id="78"/>
    </w:p>
    <w:p w14:paraId="758377F6" w14:textId="77777777" w:rsidR="006D72E3" w:rsidRDefault="006D72E3">
      <w:pPr>
        <w:pStyle w:val="aff5"/>
        <w:numPr>
          <w:ilvl w:val="0"/>
          <w:numId w:val="13"/>
        </w:numPr>
        <w:spacing w:beforeLines="50" w:before="156" w:afterLines="50" w:after="156"/>
      </w:pPr>
      <w:bookmarkStart w:id="79" w:name="_Toc170561344"/>
      <w:bookmarkEnd w:id="79"/>
    </w:p>
    <w:p w14:paraId="4F9E04A3" w14:textId="77777777" w:rsidR="006D72E3" w:rsidRDefault="003B2711">
      <w:pPr>
        <w:pStyle w:val="aff5"/>
        <w:spacing w:afterLines="50" w:after="156"/>
        <w:ind w:firstLineChars="200" w:firstLine="420"/>
      </w:pPr>
      <w:bookmarkStart w:id="80" w:name="_Toc385067801"/>
      <w:bookmarkStart w:id="81" w:name="_Toc448387739"/>
      <w:bookmarkStart w:id="82" w:name="_Toc447270244"/>
      <w:bookmarkStart w:id="83" w:name="_Toc447808970"/>
      <w:bookmarkStart w:id="84" w:name="_Toc450028556"/>
      <w:bookmarkStart w:id="85" w:name="_Toc385067298"/>
      <w:bookmarkStart w:id="86" w:name="_Toc452726038"/>
      <w:bookmarkStart w:id="87" w:name="_Toc387310265"/>
      <w:bookmarkStart w:id="88" w:name="_Toc385067521"/>
      <w:bookmarkStart w:id="89" w:name="_Toc386036163"/>
      <w:bookmarkStart w:id="90" w:name="_Toc385067612"/>
      <w:bookmarkStart w:id="91" w:name="_Toc452725634"/>
      <w:bookmarkStart w:id="92" w:name="_Toc170561345"/>
      <w:bookmarkEnd w:id="80"/>
      <w:bookmarkEnd w:id="81"/>
      <w:bookmarkEnd w:id="82"/>
      <w:bookmarkEnd w:id="83"/>
      <w:bookmarkEnd w:id="84"/>
      <w:bookmarkEnd w:id="85"/>
      <w:bookmarkEnd w:id="86"/>
      <w:bookmarkEnd w:id="87"/>
      <w:bookmarkEnd w:id="88"/>
      <w:bookmarkEnd w:id="89"/>
      <w:bookmarkEnd w:id="90"/>
      <w:bookmarkEnd w:id="91"/>
      <w:r>
        <w:rPr>
          <w:rFonts w:hint="eastAsia"/>
        </w:rPr>
        <w:t>气杯</w:t>
      </w:r>
      <w:bookmarkEnd w:id="92"/>
    </w:p>
    <w:p w14:paraId="7C24CD2F" w14:textId="77777777" w:rsidR="006D72E3" w:rsidRDefault="003B2711">
      <w:pPr>
        <w:pStyle w:val="aff5"/>
        <w:ind w:firstLine="437"/>
        <w:rPr>
          <w:rFonts w:ascii="宋体" w:eastAsia="宋体"/>
        </w:rPr>
      </w:pPr>
      <w:bookmarkStart w:id="93" w:name="_Toc37346669"/>
      <w:bookmarkStart w:id="94" w:name="_Toc37346704"/>
      <w:bookmarkStart w:id="95" w:name="_Toc37346706"/>
      <w:bookmarkStart w:id="96" w:name="_Toc37346475"/>
      <w:bookmarkStart w:id="97" w:name="_Toc37346670"/>
      <w:bookmarkStart w:id="98" w:name="_Toc37346705"/>
      <w:bookmarkStart w:id="99" w:name="_Toc37346476"/>
      <w:bookmarkStart w:id="100" w:name="_Toc37346477"/>
      <w:bookmarkStart w:id="101" w:name="_Toc37346668"/>
      <w:bookmarkStart w:id="102" w:name="_Toc88123398"/>
      <w:bookmarkStart w:id="103" w:name="_Toc170561346"/>
      <w:bookmarkEnd w:id="93"/>
      <w:bookmarkEnd w:id="94"/>
      <w:bookmarkEnd w:id="95"/>
      <w:bookmarkEnd w:id="96"/>
      <w:bookmarkEnd w:id="97"/>
      <w:bookmarkEnd w:id="98"/>
      <w:bookmarkEnd w:id="99"/>
      <w:bookmarkEnd w:id="100"/>
      <w:bookmarkEnd w:id="101"/>
      <w:r>
        <w:rPr>
          <w:rFonts w:ascii="宋体" w:eastAsia="宋体" w:hint="eastAsia"/>
        </w:rPr>
        <w:t>气流搅拌用分散气体的杯形装置。</w:t>
      </w:r>
      <w:bookmarkEnd w:id="102"/>
      <w:bookmarkEnd w:id="103"/>
    </w:p>
    <w:p w14:paraId="2AE07A76" w14:textId="77777777" w:rsidR="006D72E3" w:rsidRDefault="006D72E3">
      <w:pPr>
        <w:pStyle w:val="aff5"/>
        <w:numPr>
          <w:ilvl w:val="0"/>
          <w:numId w:val="13"/>
        </w:numPr>
        <w:spacing w:beforeLines="50" w:before="156" w:afterLines="50" w:after="156"/>
      </w:pPr>
      <w:bookmarkStart w:id="104" w:name="_Toc170561347"/>
      <w:bookmarkEnd w:id="104"/>
    </w:p>
    <w:p w14:paraId="00C6DA69" w14:textId="77777777" w:rsidR="006D72E3" w:rsidRDefault="003B2711">
      <w:pPr>
        <w:pStyle w:val="aff5"/>
        <w:spacing w:afterLines="50" w:after="156"/>
        <w:ind w:firstLineChars="200" w:firstLine="420"/>
      </w:pPr>
      <w:bookmarkStart w:id="105" w:name="_Toc170561348"/>
      <w:bookmarkStart w:id="106" w:name="_Hlk168635949"/>
      <w:r>
        <w:rPr>
          <w:rFonts w:hint="eastAsia"/>
        </w:rPr>
        <w:t>烫毛段</w:t>
      </w:r>
      <w:bookmarkEnd w:id="105"/>
    </w:p>
    <w:p w14:paraId="67B5A3F1" w14:textId="49481348" w:rsidR="006D72E3" w:rsidRDefault="003B2711">
      <w:pPr>
        <w:pStyle w:val="aff5"/>
        <w:ind w:firstLine="437"/>
        <w:rPr>
          <w:rFonts w:ascii="宋体" w:eastAsia="宋体"/>
        </w:rPr>
      </w:pPr>
      <w:bookmarkStart w:id="107" w:name="_Toc170561349"/>
      <w:r>
        <w:rPr>
          <w:rFonts w:ascii="宋体" w:eastAsia="宋体" w:hint="eastAsia"/>
        </w:rPr>
        <w:t>组成家禽浸烫设备的区段。</w:t>
      </w:r>
      <w:bookmarkEnd w:id="107"/>
    </w:p>
    <w:p w14:paraId="3E5F3E6D" w14:textId="77777777" w:rsidR="006D72E3" w:rsidRDefault="003B2711">
      <w:pPr>
        <w:pStyle w:val="affff5"/>
        <w:numPr>
          <w:ilvl w:val="0"/>
          <w:numId w:val="12"/>
        </w:numPr>
        <w:spacing w:beforeLines="100" w:before="312" w:afterLines="100" w:after="312"/>
        <w:rPr>
          <w:rFonts w:ascii="Times New Roman"/>
        </w:rPr>
      </w:pPr>
      <w:bookmarkStart w:id="108" w:name="_Toc170561350"/>
      <w:bookmarkEnd w:id="106"/>
      <w:r>
        <w:rPr>
          <w:rFonts w:hint="eastAsia"/>
        </w:rPr>
        <w:t>基本</w:t>
      </w:r>
      <w:r>
        <w:rPr>
          <w:rFonts w:ascii="Times New Roman" w:hint="eastAsia"/>
        </w:rPr>
        <w:t>要求</w:t>
      </w:r>
      <w:bookmarkEnd w:id="67"/>
      <w:bookmarkEnd w:id="108"/>
    </w:p>
    <w:p w14:paraId="66EAB3C9" w14:textId="77777777" w:rsidR="006D72E3" w:rsidRDefault="003B2711">
      <w:pPr>
        <w:pStyle w:val="aff5"/>
        <w:numPr>
          <w:ilvl w:val="0"/>
          <w:numId w:val="14"/>
        </w:numPr>
        <w:spacing w:afterLines="50" w:after="156"/>
      </w:pPr>
      <w:bookmarkStart w:id="109" w:name="_Toc170561351"/>
      <w:bookmarkStart w:id="110" w:name="_Hlk168636928"/>
      <w:r>
        <w:rPr>
          <w:rFonts w:hint="eastAsia"/>
        </w:rPr>
        <w:t>需补充提供的</w:t>
      </w:r>
      <w:bookmarkEnd w:id="68"/>
      <w:bookmarkEnd w:id="69"/>
      <w:r>
        <w:rPr>
          <w:rFonts w:hint="eastAsia"/>
        </w:rPr>
        <w:t>材料</w:t>
      </w:r>
      <w:bookmarkEnd w:id="109"/>
    </w:p>
    <w:p w14:paraId="55001E34" w14:textId="77777777" w:rsidR="006D72E3" w:rsidRDefault="003B2711">
      <w:pPr>
        <w:pStyle w:val="aff3"/>
        <w:ind w:firstLine="420"/>
      </w:pPr>
      <w:r>
        <w:rPr>
          <w:rFonts w:hint="eastAsia"/>
        </w:rPr>
        <w:lastRenderedPageBreak/>
        <w:t>除申请时提交的材料之外，需补充提供以下材料：</w:t>
      </w:r>
    </w:p>
    <w:p w14:paraId="00939839" w14:textId="77777777" w:rsidR="006D72E3" w:rsidRDefault="003B2711">
      <w:pPr>
        <w:pStyle w:val="aff3"/>
        <w:numPr>
          <w:ilvl w:val="1"/>
          <w:numId w:val="15"/>
        </w:numPr>
        <w:ind w:firstLineChars="0"/>
      </w:pPr>
      <w:bookmarkStart w:id="111" w:name="_Toc148084412"/>
      <w:bookmarkStart w:id="112" w:name="_Toc148084477"/>
      <w:r>
        <w:rPr>
          <w:rFonts w:hint="eastAsia"/>
        </w:rPr>
        <w:t>产品规格表（包括涵盖机型、见附录A）；</w:t>
      </w:r>
    </w:p>
    <w:p w14:paraId="39436254" w14:textId="77777777" w:rsidR="006D72E3" w:rsidRDefault="003B2711">
      <w:pPr>
        <w:pStyle w:val="aff3"/>
        <w:numPr>
          <w:ilvl w:val="1"/>
          <w:numId w:val="15"/>
        </w:numPr>
        <w:ind w:firstLineChars="0"/>
        <w:rPr>
          <w:rFonts w:hAnsi="宋体"/>
        </w:rPr>
      </w:pPr>
      <w:r>
        <w:rPr>
          <w:rFonts w:hAnsi="宋体" w:hint="eastAsia"/>
        </w:rPr>
        <w:t>样机彩色照片（包括涵盖机型，</w:t>
      </w:r>
      <w:r>
        <w:rPr>
          <w:rFonts w:hint="eastAsia"/>
        </w:rPr>
        <w:t>左前方45°、右前方45°、正后</w:t>
      </w:r>
      <w:r>
        <w:rPr>
          <w:rFonts w:hAnsi="宋体" w:cs="宋体" w:hint="eastAsia"/>
        </w:rPr>
        <w:t>方</w:t>
      </w:r>
      <w:r>
        <w:rPr>
          <w:rFonts w:hAnsi="宋体" w:cs="宋体" w:hint="eastAsia"/>
          <w:bCs/>
        </w:rPr>
        <w:t>、产品铭牌</w:t>
      </w:r>
      <w:r>
        <w:rPr>
          <w:rFonts w:hAnsi="宋体" w:cs="宋体" w:hint="eastAsia"/>
        </w:rPr>
        <w:t>各</w:t>
      </w:r>
      <w:r>
        <w:rPr>
          <w:rFonts w:hAnsi="宋体" w:cs="宋体" w:hint="eastAsia"/>
          <w:bCs/>
        </w:rPr>
        <w:t>1张</w:t>
      </w:r>
      <w:r>
        <w:rPr>
          <w:rFonts w:hAnsi="宋体" w:hint="eastAsia"/>
        </w:rPr>
        <w:t>）；</w:t>
      </w:r>
    </w:p>
    <w:bookmarkEnd w:id="111"/>
    <w:bookmarkEnd w:id="112"/>
    <w:p w14:paraId="691FFD04" w14:textId="77777777" w:rsidR="006D72E3" w:rsidRDefault="003B2711">
      <w:pPr>
        <w:pStyle w:val="aff3"/>
        <w:numPr>
          <w:ilvl w:val="1"/>
          <w:numId w:val="15"/>
        </w:numPr>
        <w:ind w:leftChars="200" w:left="850" w:hangingChars="205" w:hanging="430"/>
        <w:rPr>
          <w:rFonts w:hAnsi="宋体"/>
        </w:rPr>
      </w:pPr>
      <w:r>
        <w:rPr>
          <w:rFonts w:hAnsi="宋体" w:hint="eastAsia"/>
        </w:rPr>
        <w:t>用户名单（内容至少包括购买单位、通讯地址、联系人姓名、联系电话、产品型号名称、购机时间等，提供的用户应为作业2</w:t>
      </w:r>
      <w:r>
        <w:rPr>
          <w:rFonts w:hAnsi="宋体"/>
        </w:rPr>
        <w:t>00 h</w:t>
      </w:r>
      <w:r>
        <w:rPr>
          <w:rFonts w:hAnsi="宋体" w:hint="eastAsia"/>
        </w:rPr>
        <w:t>以上的，分布在3个主要使用（销售）区域，数量不少于5户）。</w:t>
      </w:r>
    </w:p>
    <w:p w14:paraId="0B3A7938" w14:textId="77777777" w:rsidR="006D72E3" w:rsidRDefault="003B2711">
      <w:pPr>
        <w:pStyle w:val="aff3"/>
        <w:ind w:firstLine="420"/>
      </w:pPr>
      <w:r>
        <w:rPr>
          <w:rFonts w:hint="eastAsia"/>
        </w:rPr>
        <w:t>以上材料需加盖制造商公章。</w:t>
      </w:r>
    </w:p>
    <w:p w14:paraId="5D4908FF" w14:textId="1DBE2950" w:rsidR="006D72E3" w:rsidRDefault="003B2711">
      <w:pPr>
        <w:pStyle w:val="aff5"/>
        <w:numPr>
          <w:ilvl w:val="0"/>
          <w:numId w:val="14"/>
        </w:numPr>
        <w:spacing w:afterLines="50" w:after="156"/>
      </w:pPr>
      <w:bookmarkStart w:id="113" w:name="_Hlk169255950"/>
      <w:bookmarkStart w:id="114" w:name="_Toc170561352"/>
      <w:r>
        <w:rPr>
          <w:rFonts w:ascii="黑体" w:hint="eastAsia"/>
        </w:rPr>
        <w:t>家禽浸烫</w:t>
      </w:r>
      <w:r>
        <w:rPr>
          <w:rFonts w:hint="eastAsia"/>
        </w:rPr>
        <w:t>设备</w:t>
      </w:r>
      <w:bookmarkEnd w:id="113"/>
      <w:r>
        <w:rPr>
          <w:rFonts w:hint="eastAsia"/>
        </w:rPr>
        <w:t>型号</w:t>
      </w:r>
      <w:r w:rsidR="007E2962">
        <w:rPr>
          <w:rFonts w:hint="eastAsia"/>
        </w:rPr>
        <w:t>编制</w:t>
      </w:r>
      <w:r>
        <w:rPr>
          <w:rFonts w:hint="eastAsia"/>
        </w:rPr>
        <w:t>规则</w:t>
      </w:r>
      <w:bookmarkEnd w:id="114"/>
    </w:p>
    <w:p w14:paraId="55EB0C8E" w14:textId="77777777" w:rsidR="006D72E3" w:rsidRDefault="003B2711">
      <w:pPr>
        <w:pStyle w:val="aff3"/>
        <w:ind w:firstLine="420"/>
      </w:pPr>
      <w:r>
        <w:rPr>
          <w:rFonts w:hint="eastAsia"/>
        </w:rPr>
        <w:t>家禽浸烫设备主参数为总有效烫毛长度，型号表述方法如下：</w:t>
      </w:r>
    </w:p>
    <w:bookmarkStart w:id="115" w:name="_Hlk169241087"/>
    <w:p w14:paraId="354D8F55" w14:textId="77777777" w:rsidR="006D72E3" w:rsidRDefault="003B2711">
      <w:pPr>
        <w:pStyle w:val="aff3"/>
        <w:ind w:firstLine="420"/>
      </w:pPr>
      <w:r>
        <w:rPr>
          <w:rFonts w:ascii="Arial" w:hAnsi="Arial"/>
          <w:noProof/>
          <w:color w:val="FF00FF"/>
        </w:rPr>
        <mc:AlternateContent>
          <mc:Choice Requires="wpc">
            <w:drawing>
              <wp:inline distT="0" distB="0" distL="0" distR="0" wp14:anchorId="4BD25D2D" wp14:editId="604D5F3D">
                <wp:extent cx="5514340" cy="1693545"/>
                <wp:effectExtent l="0" t="0" r="0" b="1905"/>
                <wp:docPr id="80" name="画布 8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1" name="Rectangle 5"/>
                        <wps:cNvSpPr>
                          <a:spLocks noChangeArrowheads="1"/>
                        </wps:cNvSpPr>
                        <wps:spPr bwMode="auto">
                          <a:xfrm>
                            <a:off x="170299" y="198339"/>
                            <a:ext cx="343201" cy="198339"/>
                          </a:xfrm>
                          <a:prstGeom prst="rect">
                            <a:avLst/>
                          </a:prstGeom>
                          <a:solidFill>
                            <a:srgbClr val="FFFFFF"/>
                          </a:solidFill>
                          <a:ln w="9525">
                            <a:solidFill>
                              <a:srgbClr val="000000"/>
                            </a:solidFill>
                            <a:miter lim="800000"/>
                          </a:ln>
                        </wps:spPr>
                        <wps:txbx>
                          <w:txbxContent>
                            <w:p w14:paraId="6075D332" w14:textId="77777777" w:rsidR="006D72E3" w:rsidRDefault="006D72E3">
                              <w:pPr>
                                <w:jc w:val="center"/>
                              </w:pPr>
                            </w:p>
                          </w:txbxContent>
                        </wps:txbx>
                        <wps:bodyPr rot="0" vert="horz" wrap="square" lIns="0" tIns="0" rIns="0" bIns="0" anchor="t" anchorCtr="0" upright="1">
                          <a:noAutofit/>
                        </wps:bodyPr>
                      </wps:wsp>
                      <wps:wsp>
                        <wps:cNvPr id="62" name="Rectangle 6"/>
                        <wps:cNvSpPr>
                          <a:spLocks noChangeArrowheads="1"/>
                        </wps:cNvSpPr>
                        <wps:spPr bwMode="auto">
                          <a:xfrm>
                            <a:off x="732554" y="200363"/>
                            <a:ext cx="342470" cy="198339"/>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65" name="AutoShape 10"/>
                        <wps:cNvCnPr>
                          <a:cxnSpLocks noChangeShapeType="1"/>
                          <a:stCxn id="62" idx="2"/>
                        </wps:cNvCnPr>
                        <wps:spPr bwMode="auto">
                          <a:xfrm rot="16200000" flipH="1">
                            <a:off x="1808334" y="-505947"/>
                            <a:ext cx="963373" cy="2772669"/>
                          </a:xfrm>
                          <a:prstGeom prst="bentConnector2">
                            <a:avLst/>
                          </a:prstGeom>
                          <a:noFill/>
                          <a:ln w="9525">
                            <a:solidFill>
                              <a:srgbClr val="000000"/>
                            </a:solidFill>
                            <a:miter lim="800000"/>
                          </a:ln>
                        </wps:spPr>
                        <wps:bodyPr/>
                      </wps:wsp>
                      <wps:wsp>
                        <wps:cNvPr id="68" name="Text Box 13"/>
                        <wps:cNvSpPr txBox="1">
                          <a:spLocks noChangeArrowheads="1"/>
                        </wps:cNvSpPr>
                        <wps:spPr bwMode="auto">
                          <a:xfrm>
                            <a:off x="3851010" y="498847"/>
                            <a:ext cx="1300140" cy="198339"/>
                          </a:xfrm>
                          <a:prstGeom prst="rect">
                            <a:avLst/>
                          </a:prstGeom>
                          <a:noFill/>
                          <a:ln>
                            <a:noFill/>
                          </a:ln>
                        </wps:spPr>
                        <wps:txbx>
                          <w:txbxContent>
                            <w:p w14:paraId="1E8B06DD" w14:textId="77777777" w:rsidR="006D72E3" w:rsidRDefault="003B2711">
                              <w:r>
                                <w:rPr>
                                  <w:rFonts w:ascii="Arial" w:hAnsi="宋体" w:hint="eastAsia"/>
                                </w:rPr>
                                <w:t>总有效烫毛长度</w:t>
                              </w:r>
                            </w:p>
                          </w:txbxContent>
                        </wps:txbx>
                        <wps:bodyPr rot="0" vert="horz" wrap="square" lIns="0" tIns="0" rIns="0" bIns="0" anchor="t" anchorCtr="0" upright="1">
                          <a:noAutofit/>
                        </wps:bodyPr>
                      </wps:wsp>
                      <wps:wsp>
                        <wps:cNvPr id="69" name="Text Box 14"/>
                        <wps:cNvSpPr txBox="1">
                          <a:spLocks noChangeArrowheads="1"/>
                        </wps:cNvSpPr>
                        <wps:spPr bwMode="auto">
                          <a:xfrm>
                            <a:off x="3850490" y="1239206"/>
                            <a:ext cx="1578759" cy="208593"/>
                          </a:xfrm>
                          <a:prstGeom prst="rect">
                            <a:avLst/>
                          </a:prstGeom>
                          <a:noFill/>
                          <a:ln>
                            <a:noFill/>
                          </a:ln>
                        </wps:spPr>
                        <wps:txbx>
                          <w:txbxContent>
                            <w:p w14:paraId="61BDDE40" w14:textId="77777777" w:rsidR="006D72E3" w:rsidRDefault="003B2711">
                              <w:proofErr w:type="gramStart"/>
                              <w:r>
                                <w:rPr>
                                  <w:rFonts w:ascii="Arial" w:hAnsi="宋体" w:hint="eastAsia"/>
                                </w:rPr>
                                <w:t>烫毛段结构型</w:t>
                              </w:r>
                              <w:proofErr w:type="gramEnd"/>
                              <w:r>
                                <w:rPr>
                                  <w:rFonts w:ascii="Arial" w:hAnsi="宋体" w:hint="eastAsia"/>
                                </w:rPr>
                                <w:t>式</w:t>
                              </w:r>
                              <w:bookmarkStart w:id="116" w:name="_Hlk169242549"/>
                              <w:r>
                                <w:rPr>
                                  <w:rFonts w:ascii="Arial" w:hAnsi="宋体" w:hint="eastAsia"/>
                                </w:rPr>
                                <w:t>（第</w:t>
                              </w:r>
                              <w:r>
                                <w:rPr>
                                  <w:rFonts w:ascii="Arial" w:hAnsi="宋体" w:hint="eastAsia"/>
                                </w:rPr>
                                <w:t>1</w:t>
                              </w:r>
                              <w:r>
                                <w:rPr>
                                  <w:rFonts w:ascii="Arial" w:hAnsi="宋体" w:hint="eastAsia"/>
                                </w:rPr>
                                <w:t>段）</w:t>
                              </w:r>
                              <w:bookmarkEnd w:id="116"/>
                            </w:p>
                          </w:txbxContent>
                        </wps:txbx>
                        <wps:bodyPr rot="0" vert="horz" wrap="square" lIns="0" tIns="0" rIns="0" bIns="0" anchor="t" anchorCtr="0" upright="1">
                          <a:noAutofit/>
                        </wps:bodyPr>
                      </wps:wsp>
                      <wps:wsp>
                        <wps:cNvPr id="71" name="Text Box 16"/>
                        <wps:cNvSpPr txBox="1">
                          <a:spLocks noChangeArrowheads="1"/>
                        </wps:cNvSpPr>
                        <wps:spPr bwMode="auto">
                          <a:xfrm>
                            <a:off x="554485" y="209574"/>
                            <a:ext cx="228557" cy="198339"/>
                          </a:xfrm>
                          <a:prstGeom prst="rect">
                            <a:avLst/>
                          </a:prstGeom>
                          <a:noFill/>
                          <a:ln>
                            <a:noFill/>
                          </a:ln>
                        </wps:spPr>
                        <wps:txbx>
                          <w:txbxContent>
                            <w:p w14:paraId="55C28A56" w14:textId="77777777" w:rsidR="006D72E3" w:rsidRDefault="003B2711">
                              <w:r>
                                <w:rPr>
                                  <w:rFonts w:ascii="Arial" w:hAnsi="Arial" w:hint="eastAsia"/>
                                  <w:sz w:val="24"/>
                                </w:rPr>
                                <w:t>——</w:t>
                              </w:r>
                            </w:p>
                          </w:txbxContent>
                        </wps:txbx>
                        <wps:bodyPr rot="0" vert="horz" wrap="square" lIns="0" tIns="0" rIns="0" bIns="0" anchor="t" anchorCtr="0" upright="1">
                          <a:noAutofit/>
                        </wps:bodyPr>
                      </wps:wsp>
                      <wps:wsp>
                        <wps:cNvPr id="72" name="Text Box 17"/>
                        <wps:cNvSpPr txBox="1">
                          <a:spLocks noChangeArrowheads="1"/>
                        </wps:cNvSpPr>
                        <wps:spPr bwMode="auto">
                          <a:xfrm>
                            <a:off x="1148466" y="209574"/>
                            <a:ext cx="169841" cy="198339"/>
                          </a:xfrm>
                          <a:prstGeom prst="rect">
                            <a:avLst/>
                          </a:prstGeom>
                          <a:noFill/>
                          <a:ln>
                            <a:noFill/>
                          </a:ln>
                        </wps:spPr>
                        <wps:txbx>
                          <w:txbxContent>
                            <w:p w14:paraId="2FF2C77E" w14:textId="77777777" w:rsidR="006D72E3" w:rsidRDefault="003B2711">
                              <w:pPr>
                                <w:jc w:val="center"/>
                              </w:pPr>
                              <w:r>
                                <w:rPr>
                                  <w:rFonts w:ascii="Arial" w:hAnsi="Arial" w:hint="eastAsia"/>
                                  <w:sz w:val="24"/>
                                </w:rPr>
                                <w:t>+</w:t>
                              </w:r>
                              <w:r>
                                <w:rPr>
                                  <w:rFonts w:ascii="Arial" w:hAnsi="Arial" w:hint="eastAsia"/>
                                  <w:sz w:val="24"/>
                                </w:rPr>
                                <w:t>—</w:t>
                              </w:r>
                            </w:p>
                          </w:txbxContent>
                        </wps:txbx>
                        <wps:bodyPr rot="0" vert="horz" wrap="square" lIns="0" tIns="0" rIns="0" bIns="0" anchor="t" anchorCtr="0" upright="1">
                          <a:noAutofit/>
                        </wps:bodyPr>
                      </wps:wsp>
                      <wps:wsp>
                        <wps:cNvPr id="73" name="Text Box 20"/>
                        <wps:cNvSpPr txBox="1">
                          <a:spLocks noChangeArrowheads="1"/>
                        </wps:cNvSpPr>
                        <wps:spPr bwMode="auto">
                          <a:xfrm>
                            <a:off x="3850905" y="1476375"/>
                            <a:ext cx="1372428" cy="200025"/>
                          </a:xfrm>
                          <a:prstGeom prst="rect">
                            <a:avLst/>
                          </a:prstGeom>
                          <a:noFill/>
                          <a:ln>
                            <a:noFill/>
                          </a:ln>
                        </wps:spPr>
                        <wps:txbx>
                          <w:txbxContent>
                            <w:p w14:paraId="06A60A55" w14:textId="77777777" w:rsidR="006D72E3" w:rsidRDefault="003B2711">
                              <w:r>
                                <w:rPr>
                                  <w:rFonts w:ascii="Arial" w:hAnsi="宋体" w:hint="eastAsia"/>
                                </w:rPr>
                                <w:t>家禽浸烫设备代号</w:t>
                              </w:r>
                            </w:p>
                            <w:p w14:paraId="2AE71235" w14:textId="77777777" w:rsidR="006D72E3" w:rsidRDefault="006D72E3"/>
                          </w:txbxContent>
                        </wps:txbx>
                        <wps:bodyPr rot="0" vert="horz" wrap="square" lIns="0" tIns="0" rIns="0" bIns="0" anchor="t" anchorCtr="0" upright="1">
                          <a:noAutofit/>
                        </wps:bodyPr>
                      </wps:wsp>
                      <wps:wsp>
                        <wps:cNvPr id="74" name="AutoShape 22"/>
                        <wps:cNvCnPr>
                          <a:cxnSpLocks noChangeShapeType="1"/>
                          <a:stCxn id="61" idx="2"/>
                        </wps:cNvCnPr>
                        <wps:spPr bwMode="auto">
                          <a:xfrm rot="16200000" flipH="1">
                            <a:off x="1369396" y="-630858"/>
                            <a:ext cx="1213047" cy="3268118"/>
                          </a:xfrm>
                          <a:prstGeom prst="bentConnector2">
                            <a:avLst/>
                          </a:prstGeom>
                          <a:noFill/>
                          <a:ln w="9525">
                            <a:solidFill>
                              <a:srgbClr val="000000"/>
                            </a:solidFill>
                            <a:miter lim="800000"/>
                          </a:ln>
                        </wps:spPr>
                        <wps:bodyPr/>
                      </wps:wsp>
                      <wps:wsp>
                        <wps:cNvPr id="75" name="Rectangle 23"/>
                        <wps:cNvSpPr>
                          <a:spLocks noChangeArrowheads="1"/>
                        </wps:cNvSpPr>
                        <wps:spPr bwMode="auto">
                          <a:xfrm>
                            <a:off x="2390871" y="209574"/>
                            <a:ext cx="343931" cy="198339"/>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76" name="AutoShape 24"/>
                        <wps:cNvCnPr>
                          <a:cxnSpLocks noChangeShapeType="1"/>
                          <a:stCxn id="81" idx="2"/>
                        </wps:cNvCnPr>
                        <wps:spPr bwMode="auto">
                          <a:xfrm rot="16200000" flipH="1">
                            <a:off x="2233522" y="-321207"/>
                            <a:ext cx="712016" cy="2174245"/>
                          </a:xfrm>
                          <a:prstGeom prst="bentConnector2">
                            <a:avLst/>
                          </a:prstGeom>
                          <a:noFill/>
                          <a:ln w="9525">
                            <a:solidFill>
                              <a:srgbClr val="000000"/>
                            </a:solidFill>
                            <a:miter lim="800000"/>
                          </a:ln>
                        </wps:spPr>
                        <wps:bodyPr/>
                      </wps:wsp>
                      <wps:wsp>
                        <wps:cNvPr id="81" name="Rectangle 23"/>
                        <wps:cNvSpPr>
                          <a:spLocks noChangeArrowheads="1"/>
                        </wps:cNvSpPr>
                        <wps:spPr bwMode="auto">
                          <a:xfrm>
                            <a:off x="1330615" y="211569"/>
                            <a:ext cx="343931" cy="198339"/>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83" name="Text Box 17"/>
                        <wps:cNvSpPr txBox="1">
                          <a:spLocks noChangeArrowheads="1"/>
                        </wps:cNvSpPr>
                        <wps:spPr bwMode="auto">
                          <a:xfrm>
                            <a:off x="1985767" y="209574"/>
                            <a:ext cx="347917" cy="198339"/>
                          </a:xfrm>
                          <a:prstGeom prst="rect">
                            <a:avLst/>
                          </a:prstGeom>
                          <a:noFill/>
                          <a:ln>
                            <a:noFill/>
                          </a:ln>
                        </wps:spPr>
                        <wps:txbx>
                          <w:txbxContent>
                            <w:p w14:paraId="3A27518B" w14:textId="77777777" w:rsidR="006D72E3" w:rsidRDefault="003B2711">
                              <w:pPr>
                                <w:jc w:val="center"/>
                              </w:pPr>
                              <w:r>
                                <w:rPr>
                                  <w:rFonts w:ascii="Arial" w:hAnsi="Arial" w:hint="eastAsia"/>
                                  <w:sz w:val="24"/>
                                </w:rPr>
                                <w:t>……</w:t>
                              </w:r>
                            </w:p>
                          </w:txbxContent>
                        </wps:txbx>
                        <wps:bodyPr rot="0" vert="horz" wrap="square" lIns="0" tIns="0" rIns="0" bIns="0" anchor="t" anchorCtr="0" upright="1">
                          <a:noAutofit/>
                        </wps:bodyPr>
                      </wps:wsp>
                      <wps:wsp>
                        <wps:cNvPr id="84" name="AutoShape 24"/>
                        <wps:cNvCnPr>
                          <a:cxnSpLocks noChangeShapeType="1"/>
                          <a:stCxn id="75" idx="2"/>
                        </wps:cNvCnPr>
                        <wps:spPr bwMode="auto">
                          <a:xfrm rot="16200000" flipH="1">
                            <a:off x="2894928" y="75527"/>
                            <a:ext cx="439815" cy="1104586"/>
                          </a:xfrm>
                          <a:prstGeom prst="bentConnector2">
                            <a:avLst/>
                          </a:prstGeom>
                          <a:noFill/>
                          <a:ln w="9525">
                            <a:solidFill>
                              <a:srgbClr val="000000"/>
                            </a:solidFill>
                            <a:miter lim="800000"/>
                          </a:ln>
                        </wps:spPr>
                        <wps:bodyPr/>
                      </wps:wsp>
                      <wps:wsp>
                        <wps:cNvPr id="85" name="Text Box 17"/>
                        <wps:cNvSpPr txBox="1">
                          <a:spLocks noChangeArrowheads="1"/>
                        </wps:cNvSpPr>
                        <wps:spPr bwMode="auto">
                          <a:xfrm>
                            <a:off x="1754326" y="198362"/>
                            <a:ext cx="169841" cy="198339"/>
                          </a:xfrm>
                          <a:prstGeom prst="rect">
                            <a:avLst/>
                          </a:prstGeom>
                          <a:noFill/>
                          <a:ln>
                            <a:noFill/>
                          </a:ln>
                        </wps:spPr>
                        <wps:txbx>
                          <w:txbxContent>
                            <w:p w14:paraId="12FE1920" w14:textId="77777777" w:rsidR="006D72E3" w:rsidRDefault="003B2711">
                              <w:pPr>
                                <w:jc w:val="center"/>
                              </w:pPr>
                              <w:r>
                                <w:rPr>
                                  <w:rFonts w:ascii="Arial" w:hAnsi="Arial" w:hint="eastAsia"/>
                                  <w:sz w:val="24"/>
                                </w:rPr>
                                <w:t>+</w:t>
                              </w:r>
                              <w:r>
                                <w:rPr>
                                  <w:rFonts w:ascii="Arial" w:hAnsi="Arial" w:hint="eastAsia"/>
                                  <w:sz w:val="24"/>
                                </w:rPr>
                                <w:t>—</w:t>
                              </w:r>
                            </w:p>
                          </w:txbxContent>
                        </wps:txbx>
                        <wps:bodyPr rot="0" vert="horz" wrap="square" lIns="0" tIns="0" rIns="0" bIns="0" anchor="t" anchorCtr="0" upright="1">
                          <a:noAutofit/>
                        </wps:bodyPr>
                      </wps:wsp>
                      <wps:wsp>
                        <wps:cNvPr id="49" name="Rectangle 23"/>
                        <wps:cNvSpPr>
                          <a:spLocks noChangeArrowheads="1"/>
                        </wps:cNvSpPr>
                        <wps:spPr bwMode="auto">
                          <a:xfrm>
                            <a:off x="2914746" y="211947"/>
                            <a:ext cx="343931" cy="198339"/>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50" name="AutoShape 24"/>
                        <wps:cNvCnPr>
                          <a:cxnSpLocks noChangeShapeType="1"/>
                          <a:stCxn id="49" idx="2"/>
                        </wps:cNvCnPr>
                        <wps:spPr bwMode="auto">
                          <a:xfrm rot="16200000" flipH="1">
                            <a:off x="3224491" y="272151"/>
                            <a:ext cx="199314" cy="475583"/>
                          </a:xfrm>
                          <a:prstGeom prst="bentConnector2">
                            <a:avLst/>
                          </a:prstGeom>
                          <a:noFill/>
                          <a:ln w="9525">
                            <a:solidFill>
                              <a:srgbClr val="000000"/>
                            </a:solidFill>
                            <a:miter lim="800000"/>
                          </a:ln>
                        </wps:spPr>
                        <wps:bodyPr/>
                      </wps:wsp>
                      <wps:wsp>
                        <wps:cNvPr id="51" name="Text Box 16"/>
                        <wps:cNvSpPr txBox="1">
                          <a:spLocks noChangeArrowheads="1"/>
                        </wps:cNvSpPr>
                        <wps:spPr bwMode="auto">
                          <a:xfrm>
                            <a:off x="2754760" y="228624"/>
                            <a:ext cx="228557" cy="198339"/>
                          </a:xfrm>
                          <a:prstGeom prst="rect">
                            <a:avLst/>
                          </a:prstGeom>
                          <a:noFill/>
                          <a:ln>
                            <a:noFill/>
                          </a:ln>
                        </wps:spPr>
                        <wps:txbx>
                          <w:txbxContent>
                            <w:p w14:paraId="35B79307" w14:textId="77777777" w:rsidR="006D72E3" w:rsidRDefault="003B2711">
                              <w:r>
                                <w:rPr>
                                  <w:rFonts w:ascii="Arial" w:hAnsi="Arial" w:hint="eastAsia"/>
                                  <w:sz w:val="24"/>
                                </w:rPr>
                                <w:t>——</w:t>
                              </w:r>
                            </w:p>
                          </w:txbxContent>
                        </wps:txbx>
                        <wps:bodyPr rot="0" vert="horz" wrap="square" lIns="0" tIns="0" rIns="0" bIns="0" anchor="t" anchorCtr="0" upright="1">
                          <a:noAutofit/>
                        </wps:bodyPr>
                      </wps:wsp>
                      <wps:wsp>
                        <wps:cNvPr id="52" name="Text Box 14"/>
                        <wps:cNvSpPr txBox="1">
                          <a:spLocks noChangeArrowheads="1"/>
                        </wps:cNvSpPr>
                        <wps:spPr bwMode="auto">
                          <a:xfrm>
                            <a:off x="3821915" y="1001081"/>
                            <a:ext cx="1578759" cy="208593"/>
                          </a:xfrm>
                          <a:prstGeom prst="rect">
                            <a:avLst/>
                          </a:prstGeom>
                          <a:noFill/>
                          <a:ln>
                            <a:noFill/>
                          </a:ln>
                        </wps:spPr>
                        <wps:txbx>
                          <w:txbxContent>
                            <w:p w14:paraId="5F298EF7" w14:textId="77777777" w:rsidR="006D72E3" w:rsidRDefault="003B2711">
                              <w:proofErr w:type="gramStart"/>
                              <w:r>
                                <w:rPr>
                                  <w:rFonts w:ascii="Arial" w:hAnsi="宋体" w:hint="eastAsia"/>
                                </w:rPr>
                                <w:t>烫毛段结构型</w:t>
                              </w:r>
                              <w:proofErr w:type="gramEnd"/>
                              <w:r>
                                <w:rPr>
                                  <w:rFonts w:ascii="Arial" w:hAnsi="宋体" w:hint="eastAsia"/>
                                </w:rPr>
                                <w:t>式（第</w:t>
                              </w:r>
                              <w:r>
                                <w:rPr>
                                  <w:rFonts w:ascii="Arial" w:hAnsi="宋体"/>
                                </w:rPr>
                                <w:t>2</w:t>
                              </w:r>
                              <w:r>
                                <w:rPr>
                                  <w:rFonts w:ascii="Arial" w:hAnsi="宋体" w:hint="eastAsia"/>
                                </w:rPr>
                                <w:t>段）</w:t>
                              </w:r>
                            </w:p>
                          </w:txbxContent>
                        </wps:txbx>
                        <wps:bodyPr rot="0" vert="horz" wrap="square" lIns="0" tIns="0" rIns="0" bIns="0" anchor="t" anchorCtr="0" upright="1">
                          <a:noAutofit/>
                        </wps:bodyPr>
                      </wps:wsp>
                      <wps:wsp>
                        <wps:cNvPr id="53" name="Text Box 14"/>
                        <wps:cNvSpPr txBox="1">
                          <a:spLocks noChangeArrowheads="1"/>
                        </wps:cNvSpPr>
                        <wps:spPr bwMode="auto">
                          <a:xfrm>
                            <a:off x="3851006" y="743906"/>
                            <a:ext cx="1578759" cy="208593"/>
                          </a:xfrm>
                          <a:prstGeom prst="rect">
                            <a:avLst/>
                          </a:prstGeom>
                          <a:noFill/>
                          <a:ln>
                            <a:noFill/>
                          </a:ln>
                        </wps:spPr>
                        <wps:txbx>
                          <w:txbxContent>
                            <w:p w14:paraId="3B872E12" w14:textId="77777777" w:rsidR="006D72E3" w:rsidRDefault="003B2711">
                              <w:proofErr w:type="gramStart"/>
                              <w:r>
                                <w:rPr>
                                  <w:rFonts w:ascii="Arial" w:hAnsi="宋体" w:hint="eastAsia"/>
                                </w:rPr>
                                <w:t>烫毛段结构型</w:t>
                              </w:r>
                              <w:proofErr w:type="gramEnd"/>
                              <w:r>
                                <w:rPr>
                                  <w:rFonts w:ascii="Arial" w:hAnsi="宋体" w:hint="eastAsia"/>
                                </w:rPr>
                                <w:t>式（第</w:t>
                              </w:r>
                              <w:r>
                                <w:rPr>
                                  <w:rFonts w:ascii="Arial" w:hAnsi="宋体"/>
                                </w:rPr>
                                <w:t>n</w:t>
                              </w:r>
                              <w:r>
                                <w:rPr>
                                  <w:rFonts w:ascii="Arial" w:hAnsi="宋体" w:hint="eastAsia"/>
                                </w:rPr>
                                <w:t>段）</w:t>
                              </w:r>
                            </w:p>
                          </w:txbxContent>
                        </wps:txbx>
                        <wps:bodyPr rot="0" vert="horz" wrap="square" lIns="0" tIns="0" rIns="0" bIns="0" anchor="t" anchorCtr="0" upright="1">
                          <a:noAutofit/>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BD25D2D" id="画布 80" o:spid="_x0000_s1036" editas="canvas" style="width:434.2pt;height:133.35pt;mso-position-horizontal-relative:char;mso-position-vertical-relative:line" coordsize="55143,16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width:55143;height:16935;visibility:visible;mso-wrap-style:square">
                  <v:fill o:detectmouseclick="t"/>
                  <v:path o:connecttype="none"/>
                </v:shape>
                <v:rect id="Rectangle 5" o:spid="_x0000_s1038" style="position:absolute;left:1702;top:1983;width:3433;height:1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">
                  <v:textbox inset="0,0,0,0">
                    <w:txbxContent>
                      <w:p w14:paraId="6075D332" w14:textId="77777777" w:rsidR="006D72E3" w:rsidRDefault="006D72E3">
                        <w:pPr>
                          <w:jc w:val="center"/>
                        </w:pPr>
                      </w:p>
                    </w:txbxContent>
                  </v:textbox>
                </v:rect>
                <v:rect id="Rectangle 6" o:spid="_x0000_s1039" style="position:absolute;left:7325;top:2003;width:3425;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"/>
                <v:shapetype id="_x0000_t33" coordsize="21600,21600" o:spt="33" o:oned="t" path="m,l21600,r,21600e" filled="f">
                  <v:stroke joinstyle="miter"/>
                  <v:path arrowok="t" fillok="f" o:connecttype="none"/>
                  <o:lock v:ext="edit" shapetype="t"/>
                </v:shapetype>
                <v:shape id="AutoShape 10" o:spid="_x0000_s1040" type="#_x0000_t33" style="position:absolute;left:18083;top:-5060;width:9633;height:2772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"/>
                <v:shape id="Text Box 13" o:spid="_x0000_s1041" type="#_x0000_t202" style="position:absolute;left:38510;top:4988;width:13001;height:1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14:paraId="1E8B06DD" w14:textId="77777777" w:rsidR="006D72E3" w:rsidRDefault="003B2711">
                        <w:r>
                          <w:rPr>
                            <w:rFonts w:ascii="Arial" w:hAnsi="宋体" w:hint="eastAsia"/>
                          </w:rPr>
                          <w:t>总有效烫毛长度</w:t>
                        </w:r>
                      </w:p>
                    </w:txbxContent>
                  </v:textbox>
                </v:shape>
                <v:shape id="Text Box 14" o:spid="_x0000_s1042" type="#_x0000_t202" style="position:absolute;left:38504;top:12392;width:15788;height:20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" filled="f" stroked="f">
                  <v:textbox inset="0,0,0,0">
                    <w:txbxContent>
                      <w:p w14:paraId="61BDDE40" w14:textId="77777777" w:rsidR="006D72E3" w:rsidRDefault="003B2711">
                        <w:proofErr w:type="gramStart"/>
                        <w:r>
                          <w:rPr>
                            <w:rFonts w:ascii="Arial" w:hAnsi="宋体" w:hint="eastAsia"/>
                          </w:rPr>
                          <w:t>烫毛段结构型</w:t>
                        </w:r>
                        <w:proofErr w:type="gramEnd"/>
                        <w:r>
                          <w:rPr>
                            <w:rFonts w:ascii="Arial" w:hAnsi="宋体" w:hint="eastAsia"/>
                          </w:rPr>
                          <w:t>式</w:t>
                        </w:r>
                        <w:bookmarkStart w:id="116" w:name="_Hlk169242549"/>
                        <w:r>
                          <w:rPr>
                            <w:rFonts w:ascii="Arial" w:hAnsi="宋体" w:hint="eastAsia"/>
                          </w:rPr>
                          <w:t>（第</w:t>
                        </w:r>
                        <w:r>
                          <w:rPr>
                            <w:rFonts w:ascii="Arial" w:hAnsi="宋体" w:hint="eastAsia"/>
                          </w:rPr>
                          <w:t>1</w:t>
                        </w:r>
                        <w:r>
                          <w:rPr>
                            <w:rFonts w:ascii="Arial" w:hAnsi="宋体" w:hint="eastAsia"/>
                          </w:rPr>
                          <w:t>段）</w:t>
                        </w:r>
                        <w:bookmarkEnd w:id="116"/>
                      </w:p>
                    </w:txbxContent>
                  </v:textbox>
                </v:shape>
                <v:shape id="Text Box 16" o:spid="_x0000_s1043" type="#_x0000_t202" style="position:absolute;left:5544;top:2095;width:2286;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" filled="f" stroked="f">
                  <v:textbox inset="0,0,0,0">
                    <w:txbxContent>
                      <w:p w14:paraId="55C28A56" w14:textId="77777777" w:rsidR="006D72E3" w:rsidRDefault="003B2711">
                        <w:r>
                          <w:rPr>
                            <w:rFonts w:ascii="Arial" w:hAnsi="Arial" w:hint="eastAsia"/>
                            <w:sz w:val="24"/>
                          </w:rPr>
                          <w:t>——</w:t>
                        </w:r>
                      </w:p>
                    </w:txbxContent>
                  </v:textbox>
                </v:shape>
                <v:shape id="Text Box 17" o:spid="_x0000_s1044" type="#_x0000_t202" style="position:absolute;left:11484;top:2095;width:1699;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" filled="f" stroked="f">
                  <v:textbox inset="0,0,0,0">
                    <w:txbxContent>
                      <w:p w14:paraId="2FF2C77E" w14:textId="77777777" w:rsidR="006D72E3" w:rsidRDefault="003B2711">
                        <w:pPr>
                          <w:jc w:val="center"/>
                        </w:pPr>
                        <w:r>
                          <w:rPr>
                            <w:rFonts w:ascii="Arial" w:hAnsi="Arial" w:hint="eastAsia"/>
                            <w:sz w:val="24"/>
                          </w:rPr>
                          <w:t>+</w:t>
                        </w:r>
                        <w:r>
                          <w:rPr>
                            <w:rFonts w:ascii="Arial" w:hAnsi="Arial" w:hint="eastAsia"/>
                            <w:sz w:val="24"/>
                          </w:rPr>
                          <w:t>—</w:t>
                        </w:r>
                      </w:p>
                    </w:txbxContent>
                  </v:textbox>
                </v:shape>
                <v:shape id="Text Box 20" o:spid="_x0000_s1045" type="#_x0000_t202" style="position:absolute;left:38509;top:14763;width:13724;height:2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" filled="f" stroked="f">
                  <v:textbox inset="0,0,0,0">
                    <w:txbxContent>
                      <w:p w14:paraId="06A60A55" w14:textId="77777777" w:rsidR="006D72E3" w:rsidRDefault="003B2711">
                        <w:r>
                          <w:rPr>
                            <w:rFonts w:ascii="Arial" w:hAnsi="宋体" w:hint="eastAsia"/>
                          </w:rPr>
                          <w:t>家禽浸烫设备代号</w:t>
                        </w:r>
                      </w:p>
                      <w:p w14:paraId="2AE71235" w14:textId="77777777" w:rsidR="006D72E3" w:rsidRDefault="006D72E3"/>
                    </w:txbxContent>
                  </v:textbox>
                </v:shape>
                <v:shape id="AutoShape 22" o:spid="_x0000_s1046" type="#_x0000_t33" style="position:absolute;left:13693;top:-6309;width:12131;height:3268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"/>
                <v:rect id="Rectangle 23" o:spid="_x0000_s1047" style="position:absolute;left:23908;top:2095;width:3440;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"/>
                <v:shape id="AutoShape 24" o:spid="_x0000_s1048" type="#_x0000_t33" style="position:absolute;left:22335;top:-3212;width:7120;height:2174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"/>
                <v:rect id="Rectangle 23" o:spid="_x0000_s1049" style="position:absolute;left:13306;top:2115;width:3439;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"/>
                <v:shape id="Text Box 17" o:spid="_x0000_s1050" type="#_x0000_t202" style="position:absolute;left:19857;top:2095;width:3479;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" filled="f" stroked="f">
                  <v:textbox inset="0,0,0,0">
                    <w:txbxContent>
                      <w:p w14:paraId="3A27518B" w14:textId="77777777" w:rsidR="006D72E3" w:rsidRDefault="003B2711">
                        <w:pPr>
                          <w:jc w:val="center"/>
                        </w:pPr>
                        <w:r>
                          <w:rPr>
                            <w:rFonts w:ascii="Arial" w:hAnsi="Arial" w:hint="eastAsia"/>
                            <w:sz w:val="24"/>
                          </w:rPr>
                          <w:t>……</w:t>
                        </w:r>
                      </w:p>
                    </w:txbxContent>
                  </v:textbox>
                </v:shape>
                <v:shape id="AutoShape 24" o:spid="_x0000_s1051" type="#_x0000_t33" style="position:absolute;left:28949;top:755;width:4398;height:11046;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"/>
                <v:shape id="Text Box 17" o:spid="_x0000_s1052" type="#_x0000_t202" style="position:absolute;left:17543;top:1983;width:1698;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" filled="f" stroked="f">
                  <v:textbox inset="0,0,0,0">
                    <w:txbxContent>
                      <w:p w14:paraId="12FE1920" w14:textId="77777777" w:rsidR="006D72E3" w:rsidRDefault="003B2711">
                        <w:pPr>
                          <w:jc w:val="center"/>
                        </w:pPr>
                        <w:r>
                          <w:rPr>
                            <w:rFonts w:ascii="Arial" w:hAnsi="Arial" w:hint="eastAsia"/>
                            <w:sz w:val="24"/>
                          </w:rPr>
                          <w:t>+</w:t>
                        </w:r>
                        <w:r>
                          <w:rPr>
                            <w:rFonts w:ascii="Arial" w:hAnsi="Arial" w:hint="eastAsia"/>
                            <w:sz w:val="24"/>
                          </w:rPr>
                          <w:t>—</w:t>
                        </w:r>
                      </w:p>
                    </w:txbxContent>
                  </v:textbox>
                </v:shape>
                <v:rect id="Rectangle 23" o:spid="_x0000_s1053" style="position:absolute;left:29147;top:2119;width:3439;height:1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"/>
                <v:shape id="AutoShape 24" o:spid="_x0000_s1054" type="#_x0000_t33" style="position:absolute;left:32244;top:2721;width:1994;height:4756;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"/>
                <v:shape id="Text Box 16" o:spid="_x0000_s1055" type="#_x0000_t202" style="position:absolute;left:27547;top:2286;width:2286;height:1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77sxQAAANsAAAAPAAAAZHJzL2Rvd25yZXYueG1sRI9Ba8JA&#10;FITvhf6H5RW8NRsFpU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DsH77sxQAAANsAAAAP&#10;AAAAAAAAAAAAAAAAAAcCAABkcnMvZG93bnJldi54bWxQSwUGAAAAAAMAAwC3AAAA+QIAAAAA&#10;" filled="f" stroked="f">
                  <v:textbox inset="0,0,0,0">
                    <w:txbxContent>
                      <w:p w14:paraId="35B79307" w14:textId="77777777" w:rsidR="006D72E3" w:rsidRDefault="003B2711">
                        <w:r>
                          <w:rPr>
                            <w:rFonts w:ascii="Arial" w:hAnsi="Arial" w:hint="eastAsia"/>
                            <w:sz w:val="24"/>
                          </w:rPr>
                          <w:t>——</w:t>
                        </w:r>
                      </w:p>
                    </w:txbxContent>
                  </v:textbox>
                </v:shape>
                <v:shape id="Text Box 14" o:spid="_x0000_s1056" type="#_x0000_t202" style="position:absolute;left:38219;top:10010;width:15787;height:2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SCbwwAAANsAAAAPAAAAZHJzL2Rvd25yZXYueG1sRI9Ba8JA&#10;FITvQv/D8gredKOg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HM0gm8MAAADbAAAADwAA&#10;AAAAAAAAAAAAAAAHAgAAZHJzL2Rvd25yZXYueG1sUEsFBgAAAAADAAMAtwAAAPcCAAAAAA==&#10;" filled="f" stroked="f">
                  <v:textbox inset="0,0,0,0">
                    <w:txbxContent>
                      <w:p w14:paraId="5F298EF7" w14:textId="77777777" w:rsidR="006D72E3" w:rsidRDefault="003B2711">
                        <w:proofErr w:type="gramStart"/>
                        <w:r>
                          <w:rPr>
                            <w:rFonts w:ascii="Arial" w:hAnsi="宋体" w:hint="eastAsia"/>
                          </w:rPr>
                          <w:t>烫毛段结构型</w:t>
                        </w:r>
                        <w:proofErr w:type="gramEnd"/>
                        <w:r>
                          <w:rPr>
                            <w:rFonts w:ascii="Arial" w:hAnsi="宋体" w:hint="eastAsia"/>
                          </w:rPr>
                          <w:t>式（第</w:t>
                        </w:r>
                        <w:r>
                          <w:rPr>
                            <w:rFonts w:ascii="Arial" w:hAnsi="宋体"/>
                          </w:rPr>
                          <w:t>2</w:t>
                        </w:r>
                        <w:r>
                          <w:rPr>
                            <w:rFonts w:ascii="Arial" w:hAnsi="宋体" w:hint="eastAsia"/>
                          </w:rPr>
                          <w:t>段）</w:t>
                        </w:r>
                      </w:p>
                    </w:txbxContent>
                  </v:textbox>
                </v:shape>
                <v:shape id="Text Box 14" o:spid="_x0000_s1057" type="#_x0000_t202" style="position:absolute;left:38510;top:7439;width:15787;height:20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YUAxAAAANsAAAAPAAAAZHJzL2Rvd25yZXYueG1sRI9Ba8JA&#10;FITvBf/D8oTe6saW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HOBhQDEAAAA2wAAAA8A&#10;AAAAAAAAAAAAAAAABwIAAGRycy9kb3ducmV2LnhtbFBLBQYAAAAAAwADALcAAAD4AgAAAAA=&#10;" filled="f" stroked="f">
                  <v:textbox inset="0,0,0,0">
                    <w:txbxContent>
                      <w:p w14:paraId="3B872E12" w14:textId="77777777" w:rsidR="006D72E3" w:rsidRDefault="003B2711">
                        <w:proofErr w:type="gramStart"/>
                        <w:r>
                          <w:rPr>
                            <w:rFonts w:ascii="Arial" w:hAnsi="宋体" w:hint="eastAsia"/>
                          </w:rPr>
                          <w:t>烫毛段结构型</w:t>
                        </w:r>
                        <w:proofErr w:type="gramEnd"/>
                        <w:r>
                          <w:rPr>
                            <w:rFonts w:ascii="Arial" w:hAnsi="宋体" w:hint="eastAsia"/>
                          </w:rPr>
                          <w:t>式（第</w:t>
                        </w:r>
                        <w:r>
                          <w:rPr>
                            <w:rFonts w:ascii="Arial" w:hAnsi="宋体"/>
                          </w:rPr>
                          <w:t>n</w:t>
                        </w:r>
                        <w:r>
                          <w:rPr>
                            <w:rFonts w:ascii="Arial" w:hAnsi="宋体" w:hint="eastAsia"/>
                          </w:rPr>
                          <w:t>段）</w:t>
                        </w:r>
                      </w:p>
                    </w:txbxContent>
                  </v:textbox>
                </v:shape>
                <w10:anchorlock/>
              </v:group>
            </w:pict>
          </mc:Fallback>
        </mc:AlternateContent>
      </w:r>
    </w:p>
    <w:p w14:paraId="7B80915B" w14:textId="09EFD6B0" w:rsidR="006D72E3" w:rsidRDefault="004F3FDC" w:rsidP="004F3FDC">
      <w:pPr>
        <w:pStyle w:val="aff3"/>
        <w:ind w:firstLine="420"/>
      </w:pPr>
      <w:r>
        <w:rPr>
          <w:rFonts w:hint="eastAsia"/>
        </w:rPr>
        <w:t>型号说明：</w:t>
      </w:r>
    </w:p>
    <w:p w14:paraId="0E555C54" w14:textId="46BD9C25" w:rsidR="006D72E3" w:rsidRDefault="004F3FDC">
      <w:pPr>
        <w:pStyle w:val="aff3"/>
        <w:ind w:firstLine="420"/>
      </w:pPr>
      <w:r>
        <w:rPr>
          <w:rFonts w:hint="eastAsia"/>
        </w:rPr>
        <w:t>a）</w:t>
      </w:r>
      <w:r w:rsidR="003B2711">
        <w:rPr>
          <w:rFonts w:hint="eastAsia"/>
        </w:rPr>
        <w:t>家禽浸烫设备代号：用大写汉语拼音字母“JT”表示。</w:t>
      </w:r>
    </w:p>
    <w:p w14:paraId="7BC3B730" w14:textId="63123CE0" w:rsidR="006D72E3" w:rsidRDefault="004F3FDC">
      <w:pPr>
        <w:pStyle w:val="aff3"/>
        <w:ind w:firstLine="420"/>
      </w:pPr>
      <w:r>
        <w:rPr>
          <w:rFonts w:hint="eastAsia"/>
        </w:rPr>
        <w:t>b）</w:t>
      </w:r>
      <w:proofErr w:type="gramStart"/>
      <w:r w:rsidR="003B2711">
        <w:rPr>
          <w:rFonts w:hint="eastAsia"/>
        </w:rPr>
        <w:t>烫毛段结构</w:t>
      </w:r>
      <w:r>
        <w:rPr>
          <w:rFonts w:hint="eastAsia"/>
        </w:rPr>
        <w:t>型</w:t>
      </w:r>
      <w:proofErr w:type="gramEnd"/>
      <w:r>
        <w:rPr>
          <w:rFonts w:hint="eastAsia"/>
        </w:rPr>
        <w:t>式</w:t>
      </w:r>
      <w:r w:rsidR="00A9176B">
        <w:rPr>
          <w:rFonts w:hint="eastAsia"/>
        </w:rPr>
        <w:t>：</w:t>
      </w:r>
    </w:p>
    <w:p w14:paraId="1E57A0E1" w14:textId="7B1983F1" w:rsidR="006D72E3" w:rsidRDefault="004F3FDC" w:rsidP="00286711">
      <w:pPr>
        <w:pStyle w:val="aff3"/>
        <w:ind w:firstLineChars="400" w:firstLine="840"/>
      </w:pPr>
      <w:r>
        <w:t>1</w:t>
      </w:r>
      <w:r>
        <w:rPr>
          <w:rFonts w:hint="eastAsia"/>
        </w:rPr>
        <w:t>）</w:t>
      </w:r>
      <w:r w:rsidR="003B2711">
        <w:rPr>
          <w:rFonts w:hint="eastAsia"/>
        </w:rPr>
        <w:t>搅拌方式：用汉语拼音字母“Q”表示气流搅拌式,“</w:t>
      </w:r>
      <w:r w:rsidR="003B2711">
        <w:t>J</w:t>
      </w:r>
      <w:r w:rsidR="003B2711">
        <w:rPr>
          <w:rFonts w:hint="eastAsia"/>
        </w:rPr>
        <w:t>”表示-机械搅拌式，“</w:t>
      </w:r>
      <w:r w:rsidR="003B2711">
        <w:t>F</w:t>
      </w:r>
      <w:r w:rsidR="003B2711">
        <w:rPr>
          <w:rFonts w:hint="eastAsia"/>
        </w:rPr>
        <w:t>”表示复合搅拌式,“S”表示射流搅拌式，“</w:t>
      </w:r>
      <w:r w:rsidR="003B2711">
        <w:t>T</w:t>
      </w:r>
      <w:r w:rsidR="003B2711">
        <w:rPr>
          <w:rFonts w:hint="eastAsia"/>
        </w:rPr>
        <w:t>”表示其他搅拌式</w:t>
      </w:r>
      <w:proofErr w:type="gramStart"/>
      <w:r w:rsidR="003B2711">
        <w:rPr>
          <w:rFonts w:hint="eastAsia"/>
        </w:rPr>
        <w:t>式</w:t>
      </w:r>
      <w:proofErr w:type="gramEnd"/>
      <w:r w:rsidR="003B2711">
        <w:rPr>
          <w:rFonts w:hint="eastAsia"/>
        </w:rPr>
        <w:t>；</w:t>
      </w:r>
    </w:p>
    <w:p w14:paraId="22C395B5" w14:textId="52983AAA" w:rsidR="006D72E3" w:rsidRDefault="004F3FDC" w:rsidP="00286711">
      <w:pPr>
        <w:pStyle w:val="aff3"/>
        <w:ind w:firstLineChars="400" w:firstLine="840"/>
      </w:pPr>
      <w:r>
        <w:t>2</w:t>
      </w:r>
      <w:r>
        <w:rPr>
          <w:rFonts w:hint="eastAsia"/>
        </w:rPr>
        <w:t>）</w:t>
      </w:r>
      <w:r w:rsidR="003B2711">
        <w:rPr>
          <w:rFonts w:hint="eastAsia"/>
        </w:rPr>
        <w:t>烫毛通道形式：用英文字母“</w:t>
      </w:r>
      <w:r w:rsidR="003B2711">
        <w:t>U</w:t>
      </w:r>
      <w:r w:rsidR="003B2711">
        <w:rPr>
          <w:rFonts w:hint="eastAsia"/>
        </w:rPr>
        <w:t>”表示U型烫毛通道，“</w:t>
      </w:r>
      <w:r w:rsidR="003B2711">
        <w:t>N</w:t>
      </w:r>
      <w:r w:rsidR="003B2711">
        <w:rPr>
          <w:rFonts w:hint="eastAsia"/>
        </w:rPr>
        <w:t>”表示</w:t>
      </w:r>
      <w:r w:rsidR="003B2711">
        <w:t>N</w:t>
      </w:r>
      <w:r w:rsidR="003B2711">
        <w:rPr>
          <w:rFonts w:hint="eastAsia"/>
        </w:rPr>
        <w:t>型通道，“</w:t>
      </w:r>
      <w:r w:rsidR="003B2711">
        <w:t>M</w:t>
      </w:r>
      <w:r w:rsidR="003B2711">
        <w:rPr>
          <w:rFonts w:hint="eastAsia"/>
        </w:rPr>
        <w:t>”表示</w:t>
      </w:r>
      <w:r w:rsidR="003B2711">
        <w:t>M</w:t>
      </w:r>
      <w:r w:rsidR="003B2711">
        <w:rPr>
          <w:rFonts w:hint="eastAsia"/>
        </w:rPr>
        <w:t>型通道，“</w:t>
      </w:r>
      <w:r w:rsidR="003B2711">
        <w:t>T</w:t>
      </w:r>
      <w:r w:rsidR="003B2711">
        <w:rPr>
          <w:rFonts w:hint="eastAsia"/>
        </w:rPr>
        <w:t>”表示其他通道；</w:t>
      </w:r>
    </w:p>
    <w:p w14:paraId="4452FC8C" w14:textId="50D80652" w:rsidR="006D72E3" w:rsidRDefault="004F3FDC" w:rsidP="00286711">
      <w:pPr>
        <w:pStyle w:val="aff3"/>
        <w:ind w:firstLineChars="400" w:firstLine="840"/>
      </w:pPr>
      <w:r>
        <w:t>3</w:t>
      </w:r>
      <w:r>
        <w:rPr>
          <w:rFonts w:hint="eastAsia"/>
        </w:rPr>
        <w:t>）</w:t>
      </w:r>
      <w:r w:rsidR="003B2711">
        <w:rPr>
          <w:rFonts w:hint="eastAsia"/>
        </w:rPr>
        <w:t>加热型式：用汉语拼音字母“J”表示蒸汽加热器加热,“P”表示蒸汽喷射加热,“</w:t>
      </w:r>
      <w:r w:rsidR="003B2711">
        <w:t>T</w:t>
      </w:r>
      <w:r w:rsidR="003B2711">
        <w:rPr>
          <w:rFonts w:hint="eastAsia"/>
        </w:rPr>
        <w:t>”表示其他方式加热；</w:t>
      </w:r>
    </w:p>
    <w:p w14:paraId="68D2C80F" w14:textId="615D0AC6" w:rsidR="006D72E3" w:rsidRDefault="004F3FDC">
      <w:pPr>
        <w:pStyle w:val="aff3"/>
        <w:ind w:firstLine="420"/>
      </w:pPr>
      <w:bookmarkStart w:id="117" w:name="_Hlk169255978"/>
      <w:bookmarkEnd w:id="115"/>
      <w:r>
        <w:rPr>
          <w:rFonts w:hint="eastAsia"/>
        </w:rPr>
        <w:t>c）</w:t>
      </w:r>
      <w:r w:rsidR="003B2711">
        <w:rPr>
          <w:rFonts w:hint="eastAsia"/>
        </w:rPr>
        <w:t>总有效烫毛长度</w:t>
      </w:r>
      <w:bookmarkEnd w:id="117"/>
      <w:r w:rsidR="003B2711">
        <w:rPr>
          <w:rFonts w:hint="eastAsia"/>
        </w:rPr>
        <w:t>：用阿拉伯数字表示，单位是毫米，（mm）；</w:t>
      </w:r>
    </w:p>
    <w:p w14:paraId="34C1EC3A" w14:textId="15C9C3EE" w:rsidR="004F3FDC" w:rsidRPr="004F3FDC" w:rsidRDefault="004F3FDC">
      <w:pPr>
        <w:pStyle w:val="aff3"/>
        <w:ind w:firstLine="360"/>
        <w:rPr>
          <w:rFonts w:ascii="黑体" w:eastAsia="黑体" w:hAnsi="黑体"/>
          <w:sz w:val="18"/>
          <w:szCs w:val="18"/>
        </w:rPr>
      </w:pPr>
      <w:r w:rsidRPr="004F3FDC">
        <w:rPr>
          <w:rFonts w:ascii="黑体" w:eastAsia="黑体" w:hAnsi="黑体" w:hint="eastAsia"/>
          <w:sz w:val="18"/>
          <w:szCs w:val="18"/>
        </w:rPr>
        <w:t>示例：</w:t>
      </w:r>
    </w:p>
    <w:p w14:paraId="7951DF42" w14:textId="2A817F43" w:rsidR="006D72E3" w:rsidRPr="004F3FDC" w:rsidRDefault="003B2711" w:rsidP="004F3FDC">
      <w:pPr>
        <w:pStyle w:val="aff3"/>
        <w:ind w:firstLine="360"/>
        <w:jc w:val="center"/>
        <w:rPr>
          <w:sz w:val="18"/>
          <w:szCs w:val="18"/>
        </w:rPr>
      </w:pPr>
      <w:r w:rsidRPr="004F3FDC">
        <w:rPr>
          <w:rFonts w:hint="eastAsia"/>
          <w:sz w:val="18"/>
          <w:szCs w:val="18"/>
        </w:rPr>
        <w:t>JT-</w:t>
      </w:r>
      <w:r w:rsidRPr="004F3FDC">
        <w:rPr>
          <w:sz w:val="18"/>
          <w:szCs w:val="18"/>
        </w:rPr>
        <w:t>S</w:t>
      </w:r>
      <w:r w:rsidR="00EF6DDF" w:rsidRPr="004F3FDC">
        <w:rPr>
          <w:sz w:val="18"/>
          <w:szCs w:val="18"/>
        </w:rPr>
        <w:t>N</w:t>
      </w:r>
      <w:r w:rsidRPr="004F3FDC">
        <w:rPr>
          <w:rFonts w:hint="eastAsia"/>
          <w:sz w:val="18"/>
          <w:szCs w:val="18"/>
        </w:rPr>
        <w:t>P+</w:t>
      </w:r>
      <w:r w:rsidRPr="004F3FDC">
        <w:rPr>
          <w:sz w:val="18"/>
          <w:szCs w:val="18"/>
        </w:rPr>
        <w:t>S</w:t>
      </w:r>
      <w:r w:rsidR="00EF6DDF" w:rsidRPr="004F3FDC">
        <w:rPr>
          <w:rFonts w:hint="eastAsia"/>
          <w:sz w:val="18"/>
          <w:szCs w:val="18"/>
        </w:rPr>
        <w:t>U</w:t>
      </w:r>
      <w:r w:rsidRPr="004F3FDC">
        <w:rPr>
          <w:rFonts w:hint="eastAsia"/>
          <w:sz w:val="18"/>
          <w:szCs w:val="18"/>
        </w:rPr>
        <w:t>P-</w:t>
      </w:r>
      <w:r w:rsidRPr="004F3FDC">
        <w:rPr>
          <w:sz w:val="18"/>
          <w:szCs w:val="18"/>
        </w:rPr>
        <w:t>5073</w:t>
      </w:r>
    </w:p>
    <w:p w14:paraId="54EED1D3" w14:textId="0738CB5C" w:rsidR="006D72E3" w:rsidRPr="004F3FDC" w:rsidRDefault="003B2711">
      <w:pPr>
        <w:pStyle w:val="aff3"/>
        <w:ind w:firstLine="360"/>
        <w:rPr>
          <w:sz w:val="18"/>
          <w:szCs w:val="18"/>
        </w:rPr>
      </w:pPr>
      <w:r w:rsidRPr="004F3FDC">
        <w:rPr>
          <w:rFonts w:hint="eastAsia"/>
          <w:sz w:val="18"/>
          <w:szCs w:val="18"/>
        </w:rPr>
        <w:t>家禽浸烫设备型号说明：家禽浸烫设备，第1段：射流搅拌式，</w:t>
      </w:r>
      <w:r w:rsidRPr="004F3FDC">
        <w:rPr>
          <w:sz w:val="18"/>
          <w:szCs w:val="18"/>
        </w:rPr>
        <w:t>N</w:t>
      </w:r>
      <w:r w:rsidRPr="004F3FDC">
        <w:rPr>
          <w:rFonts w:hint="eastAsia"/>
          <w:sz w:val="18"/>
          <w:szCs w:val="18"/>
        </w:rPr>
        <w:t>型烫毛通道，蒸汽喷射加热,第</w:t>
      </w:r>
      <w:r w:rsidRPr="004F3FDC">
        <w:rPr>
          <w:sz w:val="18"/>
          <w:szCs w:val="18"/>
        </w:rPr>
        <w:t>2</w:t>
      </w:r>
      <w:r w:rsidRPr="004F3FDC">
        <w:rPr>
          <w:rFonts w:hint="eastAsia"/>
          <w:sz w:val="18"/>
          <w:szCs w:val="18"/>
        </w:rPr>
        <w:t>段：射流搅拌式，U型烫毛通道，蒸汽喷射加热，总有效烫毛长度</w:t>
      </w:r>
      <w:r w:rsidR="008B3D8C" w:rsidRPr="008B3D8C">
        <w:rPr>
          <w:sz w:val="18"/>
          <w:szCs w:val="18"/>
        </w:rPr>
        <w:t>5073</w:t>
      </w:r>
      <w:r w:rsidR="004F3FDC">
        <w:rPr>
          <w:sz w:val="18"/>
          <w:szCs w:val="18"/>
        </w:rPr>
        <w:t xml:space="preserve"> </w:t>
      </w:r>
      <w:r w:rsidR="00A9176B" w:rsidRPr="004F3FDC">
        <w:rPr>
          <w:rFonts w:hint="eastAsia"/>
          <w:sz w:val="18"/>
          <w:szCs w:val="18"/>
        </w:rPr>
        <w:t>mm</w:t>
      </w:r>
      <w:r w:rsidRPr="004F3FDC">
        <w:rPr>
          <w:rFonts w:hint="eastAsia"/>
          <w:sz w:val="18"/>
          <w:szCs w:val="18"/>
        </w:rPr>
        <w:t>。</w:t>
      </w:r>
    </w:p>
    <w:p w14:paraId="68F46663" w14:textId="77777777" w:rsidR="006D72E3" w:rsidRDefault="003B2711">
      <w:pPr>
        <w:pStyle w:val="aff5"/>
        <w:numPr>
          <w:ilvl w:val="0"/>
          <w:numId w:val="14"/>
        </w:numPr>
        <w:spacing w:beforeLines="50" w:before="156" w:afterLines="50" w:after="156"/>
      </w:pPr>
      <w:bookmarkStart w:id="118" w:name="_Toc242932102"/>
      <w:bookmarkStart w:id="119" w:name="_Toc170561353"/>
      <w:bookmarkStart w:id="120" w:name="_Hlk168637130"/>
      <w:bookmarkEnd w:id="70"/>
      <w:bookmarkEnd w:id="71"/>
      <w:bookmarkEnd w:id="72"/>
      <w:bookmarkEnd w:id="110"/>
      <w:r>
        <w:rPr>
          <w:rFonts w:hint="eastAsia"/>
        </w:rPr>
        <w:t>样机确</w:t>
      </w:r>
      <w:bookmarkEnd w:id="118"/>
      <w:r>
        <w:rPr>
          <w:rFonts w:hint="eastAsia"/>
        </w:rPr>
        <w:t>定</w:t>
      </w:r>
      <w:bookmarkEnd w:id="119"/>
    </w:p>
    <w:p w14:paraId="0308E2E6" w14:textId="77777777" w:rsidR="006D72E3" w:rsidRDefault="003B2711">
      <w:pPr>
        <w:pStyle w:val="aff3"/>
        <w:ind w:firstLine="420"/>
      </w:pPr>
      <w:r>
        <w:rPr>
          <w:rFonts w:hint="eastAsia"/>
        </w:rPr>
        <w:t>样机由制造商无偿提供且应是12个月以内生产的合格产品。由鉴定机构在样机在使用现场获得，数量为1</w:t>
      </w:r>
      <w:r>
        <w:t xml:space="preserve"> </w:t>
      </w:r>
      <w:r>
        <w:rPr>
          <w:rFonts w:hint="eastAsia"/>
        </w:rPr>
        <w:t>台，样机由鉴定</w:t>
      </w:r>
      <w:proofErr w:type="gramStart"/>
      <w:r>
        <w:rPr>
          <w:rFonts w:hint="eastAsia"/>
        </w:rPr>
        <w:t>人员验样并</w:t>
      </w:r>
      <w:proofErr w:type="gramEnd"/>
      <w:r>
        <w:rPr>
          <w:rFonts w:hint="eastAsia"/>
        </w:rPr>
        <w:t>经制造商确认后，方可进行试验。试验完成且制造商对试验结果无异议后，样机由制造商自行处理。</w:t>
      </w:r>
    </w:p>
    <w:p w14:paraId="06F5397F" w14:textId="77777777" w:rsidR="006D72E3" w:rsidRDefault="003B2711">
      <w:pPr>
        <w:pStyle w:val="aff3"/>
        <w:ind w:firstLine="420"/>
      </w:pPr>
      <w:bookmarkStart w:id="121" w:name="_Hlk168637422"/>
      <w:bookmarkEnd w:id="120"/>
      <w:r>
        <w:rPr>
          <w:rFonts w:hint="eastAsia"/>
        </w:rPr>
        <w:t>按有效烫毛长度划分机型的大小，见表</w:t>
      </w:r>
      <w:r>
        <w:t>1</w:t>
      </w:r>
      <w:r>
        <w:rPr>
          <w:rFonts w:hint="eastAsia"/>
        </w:rPr>
        <w:t>。</w:t>
      </w:r>
    </w:p>
    <w:p w14:paraId="08AB6980" w14:textId="77777777" w:rsidR="006D72E3" w:rsidRDefault="006D72E3">
      <w:pPr>
        <w:pStyle w:val="aff3"/>
        <w:ind w:firstLine="420"/>
      </w:pPr>
    </w:p>
    <w:p w14:paraId="32FB0BFD" w14:textId="77777777" w:rsidR="006D72E3" w:rsidRDefault="003B2711">
      <w:pPr>
        <w:widowControl/>
        <w:adjustRightInd w:val="0"/>
        <w:snapToGrid w:val="0"/>
        <w:spacing w:beforeLines="50" w:before="156" w:afterLines="50" w:after="156"/>
        <w:jc w:val="center"/>
        <w:rPr>
          <w:rFonts w:ascii="黑体" w:eastAsia="黑体"/>
          <w:kern w:val="0"/>
          <w:szCs w:val="20"/>
        </w:rPr>
      </w:pPr>
      <w:r>
        <w:rPr>
          <w:rFonts w:ascii="黑体" w:eastAsia="黑体" w:hint="eastAsia"/>
          <w:kern w:val="0"/>
          <w:szCs w:val="20"/>
        </w:rPr>
        <w:t>表</w:t>
      </w:r>
      <w:r>
        <w:rPr>
          <w:rFonts w:ascii="黑体" w:eastAsia="黑体"/>
          <w:kern w:val="0"/>
          <w:szCs w:val="20"/>
        </w:rPr>
        <w:t>1</w:t>
      </w:r>
      <w:r>
        <w:rPr>
          <w:rFonts w:ascii="黑体" w:eastAsia="黑体" w:hint="eastAsia"/>
          <w:kern w:val="0"/>
          <w:szCs w:val="20"/>
        </w:rPr>
        <w:t xml:space="preserve">  机型确认表</w:t>
      </w:r>
    </w:p>
    <w:tbl>
      <w:tblPr>
        <w:tblW w:w="9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0"/>
        <w:gridCol w:w="2199"/>
        <w:gridCol w:w="2511"/>
        <w:gridCol w:w="1884"/>
      </w:tblGrid>
      <w:tr w:rsidR="006D72E3" w14:paraId="77257E06" w14:textId="77777777">
        <w:trPr>
          <w:trHeight w:val="243"/>
        </w:trPr>
        <w:tc>
          <w:tcPr>
            <w:tcW w:w="2500" w:type="dxa"/>
            <w:vMerge w:val="restart"/>
            <w:vAlign w:val="center"/>
          </w:tcPr>
          <w:p w14:paraId="6407B1D7" w14:textId="77777777" w:rsidR="006D72E3" w:rsidRDefault="003B2711">
            <w:pPr>
              <w:widowControl/>
              <w:autoSpaceDE w:val="0"/>
              <w:autoSpaceDN w:val="0"/>
              <w:snapToGrid w:val="0"/>
              <w:jc w:val="center"/>
              <w:rPr>
                <w:rFonts w:ascii="宋体"/>
                <w:kern w:val="0"/>
                <w:sz w:val="18"/>
                <w:szCs w:val="20"/>
              </w:rPr>
            </w:pPr>
            <w:r>
              <w:rPr>
                <w:rFonts w:ascii="宋体" w:hint="eastAsia"/>
                <w:kern w:val="0"/>
                <w:sz w:val="18"/>
                <w:szCs w:val="20"/>
              </w:rPr>
              <w:t>机型</w:t>
            </w:r>
          </w:p>
        </w:tc>
        <w:tc>
          <w:tcPr>
            <w:tcW w:w="6594" w:type="dxa"/>
            <w:gridSpan w:val="3"/>
            <w:vAlign w:val="center"/>
          </w:tcPr>
          <w:p w14:paraId="163E829D" w14:textId="77777777" w:rsidR="006D72E3" w:rsidRDefault="003B2711">
            <w:pPr>
              <w:widowControl/>
              <w:autoSpaceDE w:val="0"/>
              <w:autoSpaceDN w:val="0"/>
              <w:snapToGrid w:val="0"/>
              <w:jc w:val="center"/>
              <w:rPr>
                <w:rFonts w:ascii="宋体"/>
                <w:kern w:val="0"/>
                <w:sz w:val="18"/>
                <w:szCs w:val="20"/>
              </w:rPr>
            </w:pPr>
            <w:bookmarkStart w:id="122" w:name="_Hlk168398043"/>
            <w:r>
              <w:rPr>
                <w:rFonts w:ascii="宋体" w:hint="eastAsia"/>
                <w:kern w:val="0"/>
                <w:sz w:val="18"/>
                <w:szCs w:val="20"/>
              </w:rPr>
              <w:t>总有效烫毛长度</w:t>
            </w:r>
            <w:bookmarkEnd w:id="122"/>
            <w:r>
              <w:rPr>
                <w:rFonts w:ascii="宋体" w:hint="eastAsia"/>
                <w:kern w:val="0"/>
                <w:sz w:val="18"/>
                <w:szCs w:val="20"/>
              </w:rPr>
              <w:t>L（mm）</w:t>
            </w:r>
          </w:p>
        </w:tc>
      </w:tr>
      <w:tr w:rsidR="006D72E3" w14:paraId="7CF0F17D" w14:textId="77777777">
        <w:trPr>
          <w:trHeight w:val="243"/>
        </w:trPr>
        <w:tc>
          <w:tcPr>
            <w:tcW w:w="2500" w:type="dxa"/>
            <w:vMerge/>
            <w:vAlign w:val="center"/>
          </w:tcPr>
          <w:p w14:paraId="7460A6D6" w14:textId="77777777" w:rsidR="006D72E3" w:rsidRDefault="006D72E3">
            <w:pPr>
              <w:widowControl/>
              <w:autoSpaceDE w:val="0"/>
              <w:autoSpaceDN w:val="0"/>
              <w:snapToGrid w:val="0"/>
              <w:jc w:val="center"/>
              <w:rPr>
                <w:rFonts w:ascii="宋体"/>
                <w:kern w:val="0"/>
                <w:sz w:val="18"/>
                <w:szCs w:val="20"/>
              </w:rPr>
            </w:pPr>
          </w:p>
        </w:tc>
        <w:tc>
          <w:tcPr>
            <w:tcW w:w="2199" w:type="dxa"/>
            <w:vAlign w:val="center"/>
          </w:tcPr>
          <w:p w14:paraId="3AED46EB" w14:textId="77777777" w:rsidR="006D72E3" w:rsidRDefault="003B2711">
            <w:pPr>
              <w:widowControl/>
              <w:autoSpaceDE w:val="0"/>
              <w:autoSpaceDN w:val="0"/>
              <w:snapToGrid w:val="0"/>
              <w:jc w:val="center"/>
              <w:rPr>
                <w:rFonts w:ascii="宋体"/>
                <w:kern w:val="0"/>
                <w:sz w:val="18"/>
                <w:szCs w:val="20"/>
              </w:rPr>
            </w:pPr>
            <w:r>
              <w:rPr>
                <w:rFonts w:ascii="宋体" w:hint="eastAsia"/>
                <w:kern w:val="0"/>
                <w:sz w:val="18"/>
                <w:szCs w:val="20"/>
              </w:rPr>
              <w:t>白羽肉鸡</w:t>
            </w:r>
          </w:p>
        </w:tc>
        <w:tc>
          <w:tcPr>
            <w:tcW w:w="2511" w:type="dxa"/>
          </w:tcPr>
          <w:p w14:paraId="3BC683DB" w14:textId="77777777" w:rsidR="006D72E3" w:rsidRDefault="003B2711">
            <w:pPr>
              <w:widowControl/>
              <w:autoSpaceDE w:val="0"/>
              <w:autoSpaceDN w:val="0"/>
              <w:snapToGrid w:val="0"/>
              <w:jc w:val="center"/>
              <w:rPr>
                <w:rFonts w:ascii="宋体"/>
                <w:kern w:val="0"/>
                <w:sz w:val="18"/>
                <w:szCs w:val="20"/>
              </w:rPr>
            </w:pPr>
            <w:r>
              <w:rPr>
                <w:rFonts w:ascii="宋体" w:hint="eastAsia"/>
                <w:kern w:val="0"/>
                <w:sz w:val="18"/>
                <w:szCs w:val="20"/>
              </w:rPr>
              <w:t>黄羽肉鸡</w:t>
            </w:r>
          </w:p>
        </w:tc>
        <w:tc>
          <w:tcPr>
            <w:tcW w:w="1884" w:type="dxa"/>
          </w:tcPr>
          <w:p w14:paraId="49BD4445" w14:textId="77777777" w:rsidR="006D72E3" w:rsidRDefault="003B2711">
            <w:pPr>
              <w:widowControl/>
              <w:autoSpaceDE w:val="0"/>
              <w:autoSpaceDN w:val="0"/>
              <w:snapToGrid w:val="0"/>
              <w:jc w:val="center"/>
              <w:rPr>
                <w:rFonts w:ascii="宋体"/>
                <w:kern w:val="0"/>
                <w:sz w:val="18"/>
                <w:szCs w:val="20"/>
              </w:rPr>
            </w:pPr>
            <w:bookmarkStart w:id="123" w:name="_Hlk168642048"/>
            <w:r>
              <w:rPr>
                <w:rFonts w:ascii="宋体" w:hint="eastAsia"/>
                <w:kern w:val="0"/>
                <w:sz w:val="18"/>
                <w:szCs w:val="20"/>
              </w:rPr>
              <w:t>鸭、鹅</w:t>
            </w:r>
            <w:bookmarkEnd w:id="123"/>
          </w:p>
        </w:tc>
      </w:tr>
      <w:tr w:rsidR="006D72E3" w14:paraId="77E48836" w14:textId="77777777">
        <w:trPr>
          <w:trHeight w:val="243"/>
        </w:trPr>
        <w:tc>
          <w:tcPr>
            <w:tcW w:w="2500" w:type="dxa"/>
            <w:vAlign w:val="center"/>
          </w:tcPr>
          <w:p w14:paraId="426D543A" w14:textId="77777777" w:rsidR="006D72E3" w:rsidRDefault="003B2711">
            <w:pPr>
              <w:widowControl/>
              <w:autoSpaceDE w:val="0"/>
              <w:autoSpaceDN w:val="0"/>
              <w:snapToGrid w:val="0"/>
              <w:jc w:val="center"/>
              <w:rPr>
                <w:rFonts w:ascii="宋体"/>
                <w:kern w:val="0"/>
                <w:sz w:val="18"/>
                <w:szCs w:val="20"/>
              </w:rPr>
            </w:pPr>
            <w:r>
              <w:rPr>
                <w:rFonts w:ascii="宋体" w:hint="eastAsia"/>
                <w:kern w:val="0"/>
                <w:sz w:val="18"/>
                <w:szCs w:val="20"/>
              </w:rPr>
              <w:t>大型</w:t>
            </w:r>
          </w:p>
        </w:tc>
        <w:tc>
          <w:tcPr>
            <w:tcW w:w="2199" w:type="dxa"/>
            <w:vAlign w:val="center"/>
          </w:tcPr>
          <w:p w14:paraId="77450CCF" w14:textId="77777777" w:rsidR="006D72E3" w:rsidRDefault="003B2711">
            <w:pPr>
              <w:widowControl/>
              <w:autoSpaceDE w:val="0"/>
              <w:autoSpaceDN w:val="0"/>
              <w:snapToGrid w:val="0"/>
              <w:jc w:val="center"/>
              <w:rPr>
                <w:rFonts w:ascii="宋体"/>
                <w:kern w:val="0"/>
                <w:sz w:val="18"/>
                <w:szCs w:val="20"/>
              </w:rPr>
            </w:pPr>
            <w:r>
              <w:rPr>
                <w:rFonts w:ascii="宋体"/>
                <w:kern w:val="0"/>
                <w:sz w:val="18"/>
                <w:szCs w:val="20"/>
              </w:rPr>
              <w:t>L</w:t>
            </w:r>
            <w:r>
              <w:rPr>
                <w:rFonts w:ascii="宋体" w:hint="eastAsia"/>
                <w:kern w:val="0"/>
                <w:sz w:val="18"/>
                <w:szCs w:val="20"/>
              </w:rPr>
              <w:t>＞</w:t>
            </w:r>
            <w:r>
              <w:rPr>
                <w:rFonts w:ascii="宋体"/>
                <w:kern w:val="0"/>
                <w:sz w:val="18"/>
                <w:szCs w:val="20"/>
              </w:rPr>
              <w:t>50</w:t>
            </w:r>
          </w:p>
        </w:tc>
        <w:tc>
          <w:tcPr>
            <w:tcW w:w="2511" w:type="dxa"/>
            <w:vAlign w:val="center"/>
          </w:tcPr>
          <w:p w14:paraId="2F0955F0" w14:textId="77777777" w:rsidR="006D72E3" w:rsidRDefault="003B2711">
            <w:pPr>
              <w:widowControl/>
              <w:autoSpaceDE w:val="0"/>
              <w:autoSpaceDN w:val="0"/>
              <w:snapToGrid w:val="0"/>
              <w:jc w:val="center"/>
              <w:rPr>
                <w:rFonts w:ascii="宋体"/>
                <w:kern w:val="0"/>
                <w:sz w:val="18"/>
                <w:szCs w:val="20"/>
              </w:rPr>
            </w:pPr>
            <w:r>
              <w:rPr>
                <w:rFonts w:ascii="宋体"/>
                <w:kern w:val="0"/>
                <w:sz w:val="18"/>
                <w:szCs w:val="20"/>
              </w:rPr>
              <w:t>L</w:t>
            </w:r>
            <w:r>
              <w:rPr>
                <w:rFonts w:ascii="宋体" w:hint="eastAsia"/>
                <w:kern w:val="0"/>
                <w:sz w:val="18"/>
                <w:szCs w:val="20"/>
              </w:rPr>
              <w:t>＞</w:t>
            </w:r>
            <w:r>
              <w:rPr>
                <w:rFonts w:ascii="宋体"/>
                <w:kern w:val="0"/>
                <w:sz w:val="18"/>
                <w:szCs w:val="20"/>
              </w:rPr>
              <w:t>23</w:t>
            </w:r>
          </w:p>
        </w:tc>
        <w:tc>
          <w:tcPr>
            <w:tcW w:w="1884" w:type="dxa"/>
          </w:tcPr>
          <w:p w14:paraId="1432B208" w14:textId="77777777" w:rsidR="006D72E3" w:rsidRDefault="003B2711">
            <w:pPr>
              <w:widowControl/>
              <w:autoSpaceDE w:val="0"/>
              <w:autoSpaceDN w:val="0"/>
              <w:snapToGrid w:val="0"/>
              <w:jc w:val="center"/>
              <w:rPr>
                <w:rFonts w:ascii="宋体"/>
                <w:kern w:val="0"/>
                <w:sz w:val="18"/>
                <w:szCs w:val="20"/>
              </w:rPr>
            </w:pPr>
            <w:r>
              <w:rPr>
                <w:rFonts w:ascii="宋体"/>
                <w:kern w:val="0"/>
                <w:sz w:val="18"/>
                <w:szCs w:val="20"/>
              </w:rPr>
              <w:t>L</w:t>
            </w:r>
            <w:r>
              <w:rPr>
                <w:rFonts w:ascii="宋体" w:hint="eastAsia"/>
                <w:kern w:val="0"/>
                <w:sz w:val="18"/>
                <w:szCs w:val="20"/>
              </w:rPr>
              <w:t>＞</w:t>
            </w:r>
            <w:r>
              <w:rPr>
                <w:rFonts w:ascii="宋体"/>
                <w:kern w:val="0"/>
                <w:sz w:val="18"/>
                <w:szCs w:val="20"/>
              </w:rPr>
              <w:t>124</w:t>
            </w:r>
          </w:p>
        </w:tc>
      </w:tr>
      <w:tr w:rsidR="006D72E3" w14:paraId="6A5B6B34" w14:textId="77777777">
        <w:trPr>
          <w:trHeight w:val="243"/>
        </w:trPr>
        <w:tc>
          <w:tcPr>
            <w:tcW w:w="2500" w:type="dxa"/>
            <w:vAlign w:val="center"/>
          </w:tcPr>
          <w:p w14:paraId="154A7F5F" w14:textId="77777777" w:rsidR="006D72E3" w:rsidRDefault="003B2711">
            <w:pPr>
              <w:widowControl/>
              <w:autoSpaceDE w:val="0"/>
              <w:autoSpaceDN w:val="0"/>
              <w:snapToGrid w:val="0"/>
              <w:jc w:val="center"/>
              <w:rPr>
                <w:rFonts w:ascii="宋体"/>
                <w:kern w:val="0"/>
                <w:sz w:val="18"/>
                <w:szCs w:val="20"/>
              </w:rPr>
            </w:pPr>
            <w:r>
              <w:rPr>
                <w:rFonts w:ascii="宋体" w:hint="eastAsia"/>
                <w:kern w:val="0"/>
                <w:sz w:val="18"/>
                <w:szCs w:val="20"/>
              </w:rPr>
              <w:t>中型</w:t>
            </w:r>
          </w:p>
        </w:tc>
        <w:tc>
          <w:tcPr>
            <w:tcW w:w="2199" w:type="dxa"/>
            <w:vAlign w:val="center"/>
          </w:tcPr>
          <w:p w14:paraId="66052DCF" w14:textId="77777777" w:rsidR="006D72E3" w:rsidRDefault="003B2711">
            <w:pPr>
              <w:widowControl/>
              <w:autoSpaceDE w:val="0"/>
              <w:autoSpaceDN w:val="0"/>
              <w:snapToGrid w:val="0"/>
              <w:jc w:val="center"/>
              <w:rPr>
                <w:rFonts w:ascii="宋体"/>
                <w:kern w:val="0"/>
                <w:sz w:val="18"/>
                <w:szCs w:val="20"/>
              </w:rPr>
            </w:pPr>
            <w:bookmarkStart w:id="124" w:name="_Hlk168641932"/>
            <w:r>
              <w:rPr>
                <w:rFonts w:ascii="宋体"/>
                <w:kern w:val="0"/>
                <w:sz w:val="18"/>
                <w:szCs w:val="20"/>
              </w:rPr>
              <w:t>50</w:t>
            </w:r>
            <w:r>
              <w:rPr>
                <w:rFonts w:ascii="宋体" w:hint="eastAsia"/>
                <w:kern w:val="0"/>
                <w:sz w:val="18"/>
                <w:szCs w:val="20"/>
              </w:rPr>
              <w:t>≥</w:t>
            </w:r>
            <w:r>
              <w:rPr>
                <w:rFonts w:ascii="宋体"/>
                <w:kern w:val="0"/>
                <w:sz w:val="18"/>
                <w:szCs w:val="20"/>
              </w:rPr>
              <w:t>L</w:t>
            </w:r>
            <w:r>
              <w:rPr>
                <w:rFonts w:ascii="宋体" w:hint="eastAsia"/>
                <w:kern w:val="0"/>
                <w:sz w:val="18"/>
                <w:szCs w:val="20"/>
              </w:rPr>
              <w:t>＞</w:t>
            </w:r>
            <w:bookmarkEnd w:id="124"/>
            <w:r>
              <w:rPr>
                <w:rFonts w:ascii="宋体" w:hint="eastAsia"/>
                <w:kern w:val="0"/>
                <w:sz w:val="18"/>
                <w:szCs w:val="20"/>
              </w:rPr>
              <w:t>2</w:t>
            </w:r>
            <w:r>
              <w:rPr>
                <w:rFonts w:ascii="宋体"/>
                <w:kern w:val="0"/>
                <w:sz w:val="18"/>
                <w:szCs w:val="20"/>
              </w:rPr>
              <w:t>3</w:t>
            </w:r>
          </w:p>
        </w:tc>
        <w:tc>
          <w:tcPr>
            <w:tcW w:w="2511" w:type="dxa"/>
          </w:tcPr>
          <w:p w14:paraId="6FBB5748" w14:textId="77777777" w:rsidR="006D72E3" w:rsidRDefault="003B2711">
            <w:pPr>
              <w:widowControl/>
              <w:autoSpaceDE w:val="0"/>
              <w:autoSpaceDN w:val="0"/>
              <w:snapToGrid w:val="0"/>
              <w:jc w:val="center"/>
              <w:rPr>
                <w:rFonts w:ascii="宋体"/>
                <w:kern w:val="0"/>
                <w:sz w:val="18"/>
                <w:szCs w:val="20"/>
              </w:rPr>
            </w:pPr>
            <w:r>
              <w:rPr>
                <w:rFonts w:ascii="宋体"/>
                <w:kern w:val="0"/>
                <w:sz w:val="18"/>
                <w:szCs w:val="20"/>
              </w:rPr>
              <w:t>23</w:t>
            </w:r>
            <w:r>
              <w:rPr>
                <w:rFonts w:ascii="宋体" w:hint="eastAsia"/>
                <w:kern w:val="0"/>
                <w:sz w:val="18"/>
                <w:szCs w:val="20"/>
              </w:rPr>
              <w:t>≥</w:t>
            </w:r>
            <w:r>
              <w:rPr>
                <w:rFonts w:ascii="宋体"/>
                <w:kern w:val="0"/>
                <w:sz w:val="18"/>
                <w:szCs w:val="20"/>
              </w:rPr>
              <w:t>L</w:t>
            </w:r>
            <w:r>
              <w:rPr>
                <w:rFonts w:ascii="宋体" w:hint="eastAsia"/>
                <w:kern w:val="0"/>
                <w:sz w:val="18"/>
                <w:szCs w:val="20"/>
              </w:rPr>
              <w:t>＞</w:t>
            </w:r>
            <w:r>
              <w:rPr>
                <w:rFonts w:ascii="宋体"/>
                <w:kern w:val="0"/>
                <w:sz w:val="18"/>
                <w:szCs w:val="20"/>
              </w:rPr>
              <w:t>11</w:t>
            </w:r>
          </w:p>
        </w:tc>
        <w:tc>
          <w:tcPr>
            <w:tcW w:w="1884" w:type="dxa"/>
          </w:tcPr>
          <w:p w14:paraId="01105361" w14:textId="77777777" w:rsidR="006D72E3" w:rsidRDefault="003B2711">
            <w:pPr>
              <w:widowControl/>
              <w:autoSpaceDE w:val="0"/>
              <w:autoSpaceDN w:val="0"/>
              <w:snapToGrid w:val="0"/>
              <w:jc w:val="center"/>
              <w:rPr>
                <w:rFonts w:ascii="宋体"/>
                <w:kern w:val="0"/>
                <w:sz w:val="18"/>
                <w:szCs w:val="20"/>
              </w:rPr>
            </w:pPr>
            <w:r>
              <w:rPr>
                <w:rFonts w:ascii="宋体"/>
                <w:kern w:val="0"/>
                <w:sz w:val="18"/>
                <w:szCs w:val="20"/>
              </w:rPr>
              <w:t>124</w:t>
            </w:r>
            <w:r>
              <w:rPr>
                <w:rFonts w:ascii="宋体" w:hint="eastAsia"/>
                <w:kern w:val="0"/>
                <w:sz w:val="18"/>
                <w:szCs w:val="20"/>
              </w:rPr>
              <w:t>≥</w:t>
            </w:r>
            <w:r>
              <w:rPr>
                <w:rFonts w:ascii="宋体"/>
                <w:kern w:val="0"/>
                <w:sz w:val="18"/>
                <w:szCs w:val="20"/>
              </w:rPr>
              <w:t>L</w:t>
            </w:r>
            <w:r>
              <w:rPr>
                <w:rFonts w:ascii="宋体" w:hint="eastAsia"/>
                <w:kern w:val="0"/>
                <w:sz w:val="18"/>
                <w:szCs w:val="20"/>
              </w:rPr>
              <w:t>＞</w:t>
            </w:r>
            <w:r>
              <w:rPr>
                <w:rFonts w:ascii="宋体"/>
                <w:kern w:val="0"/>
                <w:sz w:val="18"/>
                <w:szCs w:val="20"/>
              </w:rPr>
              <w:t>64</w:t>
            </w:r>
          </w:p>
        </w:tc>
      </w:tr>
      <w:tr w:rsidR="006D72E3" w14:paraId="6F21BB16" w14:textId="77777777">
        <w:trPr>
          <w:trHeight w:val="243"/>
        </w:trPr>
        <w:tc>
          <w:tcPr>
            <w:tcW w:w="2500" w:type="dxa"/>
            <w:vAlign w:val="center"/>
          </w:tcPr>
          <w:p w14:paraId="502CA838" w14:textId="77777777" w:rsidR="006D72E3" w:rsidRDefault="003B2711">
            <w:pPr>
              <w:widowControl/>
              <w:autoSpaceDE w:val="0"/>
              <w:autoSpaceDN w:val="0"/>
              <w:snapToGrid w:val="0"/>
              <w:jc w:val="center"/>
              <w:rPr>
                <w:rFonts w:ascii="宋体"/>
                <w:kern w:val="0"/>
                <w:sz w:val="18"/>
                <w:szCs w:val="20"/>
              </w:rPr>
            </w:pPr>
            <w:r>
              <w:rPr>
                <w:rFonts w:ascii="宋体" w:hint="eastAsia"/>
                <w:kern w:val="0"/>
                <w:sz w:val="18"/>
                <w:szCs w:val="20"/>
              </w:rPr>
              <w:t>小型</w:t>
            </w:r>
          </w:p>
        </w:tc>
        <w:tc>
          <w:tcPr>
            <w:tcW w:w="2199" w:type="dxa"/>
            <w:vAlign w:val="center"/>
          </w:tcPr>
          <w:p w14:paraId="5C3E5B16" w14:textId="77777777" w:rsidR="006D72E3" w:rsidRDefault="003B2711">
            <w:pPr>
              <w:widowControl/>
              <w:autoSpaceDE w:val="0"/>
              <w:autoSpaceDN w:val="0"/>
              <w:snapToGrid w:val="0"/>
              <w:jc w:val="center"/>
              <w:rPr>
                <w:rFonts w:ascii="宋体"/>
                <w:kern w:val="0"/>
                <w:sz w:val="18"/>
                <w:szCs w:val="20"/>
              </w:rPr>
            </w:pPr>
            <w:r>
              <w:rPr>
                <w:rFonts w:ascii="宋体"/>
                <w:kern w:val="0"/>
                <w:sz w:val="18"/>
                <w:szCs w:val="20"/>
              </w:rPr>
              <w:t>L</w:t>
            </w:r>
            <w:r>
              <w:rPr>
                <w:rFonts w:ascii="宋体" w:hint="eastAsia"/>
                <w:kern w:val="0"/>
                <w:sz w:val="18"/>
                <w:szCs w:val="20"/>
              </w:rPr>
              <w:t>≤</w:t>
            </w:r>
            <w:r>
              <w:rPr>
                <w:rFonts w:ascii="宋体"/>
                <w:kern w:val="0"/>
                <w:sz w:val="18"/>
                <w:szCs w:val="20"/>
              </w:rPr>
              <w:t>23</w:t>
            </w:r>
          </w:p>
        </w:tc>
        <w:tc>
          <w:tcPr>
            <w:tcW w:w="2511" w:type="dxa"/>
          </w:tcPr>
          <w:p w14:paraId="5F3946AA" w14:textId="77777777" w:rsidR="006D72E3" w:rsidRDefault="003B2711">
            <w:pPr>
              <w:widowControl/>
              <w:autoSpaceDE w:val="0"/>
              <w:autoSpaceDN w:val="0"/>
              <w:snapToGrid w:val="0"/>
              <w:jc w:val="center"/>
              <w:rPr>
                <w:rFonts w:ascii="宋体"/>
                <w:kern w:val="0"/>
                <w:sz w:val="18"/>
                <w:szCs w:val="20"/>
              </w:rPr>
            </w:pPr>
            <w:r>
              <w:rPr>
                <w:rFonts w:ascii="宋体"/>
                <w:kern w:val="0"/>
                <w:sz w:val="18"/>
                <w:szCs w:val="20"/>
              </w:rPr>
              <w:t>L</w:t>
            </w:r>
            <w:r>
              <w:rPr>
                <w:rFonts w:ascii="宋体" w:hint="eastAsia"/>
                <w:kern w:val="0"/>
                <w:sz w:val="18"/>
                <w:szCs w:val="20"/>
              </w:rPr>
              <w:t>≤</w:t>
            </w:r>
            <w:r>
              <w:rPr>
                <w:rFonts w:ascii="宋体"/>
                <w:kern w:val="0"/>
                <w:sz w:val="18"/>
                <w:szCs w:val="20"/>
              </w:rPr>
              <w:t>11</w:t>
            </w:r>
          </w:p>
        </w:tc>
        <w:tc>
          <w:tcPr>
            <w:tcW w:w="1884" w:type="dxa"/>
          </w:tcPr>
          <w:p w14:paraId="3358C246" w14:textId="77777777" w:rsidR="006D72E3" w:rsidRDefault="003B2711">
            <w:pPr>
              <w:widowControl/>
              <w:autoSpaceDE w:val="0"/>
              <w:autoSpaceDN w:val="0"/>
              <w:snapToGrid w:val="0"/>
              <w:jc w:val="center"/>
              <w:rPr>
                <w:rFonts w:ascii="宋体"/>
                <w:kern w:val="0"/>
                <w:sz w:val="18"/>
                <w:szCs w:val="20"/>
              </w:rPr>
            </w:pPr>
            <w:r>
              <w:rPr>
                <w:rFonts w:ascii="宋体"/>
                <w:kern w:val="0"/>
                <w:sz w:val="18"/>
                <w:szCs w:val="20"/>
              </w:rPr>
              <w:t>L</w:t>
            </w:r>
            <w:r>
              <w:rPr>
                <w:rFonts w:ascii="宋体" w:hint="eastAsia"/>
                <w:kern w:val="0"/>
                <w:sz w:val="18"/>
                <w:szCs w:val="20"/>
              </w:rPr>
              <w:t>≤</w:t>
            </w:r>
            <w:r>
              <w:rPr>
                <w:rFonts w:ascii="宋体"/>
                <w:kern w:val="0"/>
                <w:sz w:val="18"/>
                <w:szCs w:val="20"/>
              </w:rPr>
              <w:t>64</w:t>
            </w:r>
          </w:p>
        </w:tc>
      </w:tr>
    </w:tbl>
    <w:p w14:paraId="08F25D91" w14:textId="77777777" w:rsidR="006D72E3" w:rsidRDefault="003B2711">
      <w:pPr>
        <w:pStyle w:val="aff5"/>
        <w:numPr>
          <w:ilvl w:val="0"/>
          <w:numId w:val="14"/>
        </w:numPr>
        <w:spacing w:beforeLines="50" w:before="156" w:afterLines="50" w:after="156"/>
        <w:ind w:hangingChars="200"/>
      </w:pPr>
      <w:bookmarkStart w:id="125" w:name="_Toc170561354"/>
      <w:bookmarkStart w:id="126" w:name="_Hlk168640777"/>
      <w:bookmarkEnd w:id="121"/>
      <w:r>
        <w:rPr>
          <w:rFonts w:hint="eastAsia"/>
        </w:rPr>
        <w:lastRenderedPageBreak/>
        <w:t>涵盖机型</w:t>
      </w:r>
      <w:bookmarkEnd w:id="125"/>
    </w:p>
    <w:p w14:paraId="54FC3DBF" w14:textId="5149E240" w:rsidR="006D72E3" w:rsidRDefault="003B2711">
      <w:pPr>
        <w:pStyle w:val="aff3"/>
        <w:ind w:firstLine="420"/>
      </w:pPr>
      <w:r>
        <w:rPr>
          <w:rFonts w:hint="eastAsia"/>
        </w:rPr>
        <w:t>对</w:t>
      </w:r>
      <w:proofErr w:type="gramStart"/>
      <w:r>
        <w:rPr>
          <w:rFonts w:hint="eastAsia"/>
        </w:rPr>
        <w:t>烫毛段数量</w:t>
      </w:r>
      <w:proofErr w:type="gramEnd"/>
      <w:r>
        <w:rPr>
          <w:rFonts w:hint="eastAsia"/>
        </w:rPr>
        <w:t>、</w:t>
      </w:r>
      <w:r w:rsidR="002D2C87">
        <w:rPr>
          <w:rFonts w:hint="eastAsia"/>
        </w:rPr>
        <w:t>烫</w:t>
      </w:r>
      <w:proofErr w:type="gramStart"/>
      <w:r w:rsidR="002D2C87">
        <w:rPr>
          <w:rFonts w:hint="eastAsia"/>
        </w:rPr>
        <w:t>毛段</w:t>
      </w:r>
      <w:r w:rsidR="00AD0BF1">
        <w:rPr>
          <w:rFonts w:hint="eastAsia"/>
        </w:rPr>
        <w:t>单段</w:t>
      </w:r>
      <w:proofErr w:type="gramEnd"/>
      <w:r w:rsidR="00AD0BF1">
        <w:rPr>
          <w:rFonts w:hint="eastAsia"/>
        </w:rPr>
        <w:t>结构</w:t>
      </w:r>
      <w:r>
        <w:rPr>
          <w:rFonts w:hint="eastAsia"/>
        </w:rPr>
        <w:t>型式相同机型按</w:t>
      </w:r>
      <w:bookmarkStart w:id="127" w:name="_Hlk168119438"/>
      <w:r>
        <w:rPr>
          <w:rFonts w:hint="eastAsia"/>
        </w:rPr>
        <w:t>有总效烫毛长度</w:t>
      </w:r>
      <w:bookmarkEnd w:id="127"/>
      <w:r>
        <w:rPr>
          <w:rFonts w:hint="eastAsia"/>
        </w:rPr>
        <w:t>进行系列涵盖。申请鉴定时，以总有效长度最长的为主机型，大型可涵盖中小型，中型涵盖小型</w:t>
      </w:r>
      <w:r w:rsidRPr="004600B8">
        <w:rPr>
          <w:rFonts w:hint="eastAsia"/>
          <w:sz w:val="18"/>
        </w:rPr>
        <w:t>。</w:t>
      </w:r>
    </w:p>
    <w:p w14:paraId="6BD99975" w14:textId="4E69F7DA" w:rsidR="006D72E3" w:rsidRDefault="003B2711">
      <w:pPr>
        <w:pStyle w:val="aff3"/>
        <w:ind w:firstLine="420"/>
      </w:pPr>
      <w:r>
        <w:rPr>
          <w:rFonts w:hint="eastAsia"/>
        </w:rPr>
        <w:t>涵盖机型只做产品一致性检查。</w:t>
      </w:r>
    </w:p>
    <w:p w14:paraId="15E10BE0" w14:textId="77777777" w:rsidR="006D72E3" w:rsidRDefault="003B2711">
      <w:pPr>
        <w:pStyle w:val="aff5"/>
        <w:numPr>
          <w:ilvl w:val="0"/>
          <w:numId w:val="14"/>
        </w:numPr>
        <w:spacing w:beforeLines="50" w:before="156" w:afterLines="50" w:after="156"/>
        <w:ind w:hangingChars="200"/>
      </w:pPr>
      <w:bookmarkStart w:id="128" w:name="_Toc170561355"/>
      <w:bookmarkEnd w:id="126"/>
      <w:r>
        <w:rPr>
          <w:rFonts w:hint="eastAsia"/>
        </w:rPr>
        <w:t>生产量和销售量</w:t>
      </w:r>
      <w:bookmarkEnd w:id="128"/>
    </w:p>
    <w:p w14:paraId="75915947" w14:textId="77777777" w:rsidR="006D72E3" w:rsidRDefault="003B2711">
      <w:pPr>
        <w:pStyle w:val="aff3"/>
        <w:ind w:firstLine="420"/>
      </w:pPr>
      <w:r>
        <w:rPr>
          <w:rFonts w:hint="eastAsia"/>
        </w:rPr>
        <w:t>初次鉴定的定型产品的生产量和销售量应符合表</w:t>
      </w:r>
      <w:r>
        <w:t>2</w:t>
      </w:r>
      <w:r>
        <w:rPr>
          <w:rFonts w:hint="eastAsia"/>
        </w:rPr>
        <w:t xml:space="preserve"> 规定。</w:t>
      </w:r>
    </w:p>
    <w:p w14:paraId="641AEEE1" w14:textId="77777777" w:rsidR="006D72E3" w:rsidRDefault="003B2711">
      <w:pPr>
        <w:widowControl/>
        <w:adjustRightInd w:val="0"/>
        <w:snapToGrid w:val="0"/>
        <w:spacing w:beforeLines="50" w:before="156" w:afterLines="50" w:after="156"/>
        <w:jc w:val="center"/>
        <w:rPr>
          <w:rFonts w:ascii="黑体" w:eastAsia="黑体"/>
          <w:kern w:val="0"/>
          <w:szCs w:val="20"/>
        </w:rPr>
      </w:pPr>
      <w:r>
        <w:rPr>
          <w:rFonts w:ascii="黑体" w:eastAsia="黑体" w:hint="eastAsia"/>
          <w:kern w:val="0"/>
          <w:szCs w:val="20"/>
        </w:rPr>
        <w:t>表</w:t>
      </w:r>
      <w:r>
        <w:rPr>
          <w:rFonts w:ascii="黑体" w:eastAsia="黑体"/>
          <w:kern w:val="0"/>
          <w:szCs w:val="20"/>
        </w:rPr>
        <w:t>2</w:t>
      </w:r>
      <w:r>
        <w:rPr>
          <w:rFonts w:ascii="黑体" w:eastAsia="黑体" w:hint="eastAsia"/>
          <w:kern w:val="0"/>
          <w:szCs w:val="20"/>
        </w:rPr>
        <w:t xml:space="preserve">  生产量和销售量要求</w:t>
      </w:r>
    </w:p>
    <w:tbl>
      <w:tblPr>
        <w:tblW w:w="8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3"/>
        <w:gridCol w:w="3127"/>
        <w:gridCol w:w="3066"/>
      </w:tblGrid>
      <w:tr w:rsidR="006D72E3" w14:paraId="3D1C5CE2" w14:textId="77777777">
        <w:trPr>
          <w:trHeight w:val="479"/>
        </w:trPr>
        <w:tc>
          <w:tcPr>
            <w:tcW w:w="2573" w:type="dxa"/>
            <w:vAlign w:val="center"/>
          </w:tcPr>
          <w:p w14:paraId="784B11C4" w14:textId="77777777" w:rsidR="006D72E3" w:rsidRDefault="003B2711">
            <w:pPr>
              <w:widowControl/>
              <w:autoSpaceDE w:val="0"/>
              <w:autoSpaceDN w:val="0"/>
              <w:snapToGrid w:val="0"/>
              <w:jc w:val="center"/>
              <w:rPr>
                <w:rFonts w:ascii="宋体"/>
                <w:kern w:val="0"/>
                <w:sz w:val="18"/>
                <w:szCs w:val="20"/>
              </w:rPr>
            </w:pPr>
            <w:r>
              <w:rPr>
                <w:rFonts w:ascii="宋体" w:hint="eastAsia"/>
                <w:kern w:val="0"/>
                <w:sz w:val="18"/>
                <w:szCs w:val="20"/>
              </w:rPr>
              <w:t>机型</w:t>
            </w:r>
          </w:p>
        </w:tc>
        <w:tc>
          <w:tcPr>
            <w:tcW w:w="3127" w:type="dxa"/>
            <w:vAlign w:val="center"/>
          </w:tcPr>
          <w:p w14:paraId="72F578D9" w14:textId="77777777" w:rsidR="006D72E3" w:rsidRDefault="003B2711">
            <w:pPr>
              <w:widowControl/>
              <w:autoSpaceDE w:val="0"/>
              <w:autoSpaceDN w:val="0"/>
              <w:snapToGrid w:val="0"/>
              <w:jc w:val="center"/>
              <w:rPr>
                <w:rFonts w:ascii="宋体"/>
                <w:kern w:val="0"/>
                <w:sz w:val="18"/>
                <w:szCs w:val="20"/>
              </w:rPr>
            </w:pPr>
            <w:r>
              <w:rPr>
                <w:rFonts w:ascii="宋体" w:hint="eastAsia"/>
                <w:kern w:val="0"/>
                <w:sz w:val="18"/>
                <w:szCs w:val="20"/>
              </w:rPr>
              <w:t>生产量（台）</w:t>
            </w:r>
          </w:p>
        </w:tc>
        <w:tc>
          <w:tcPr>
            <w:tcW w:w="3066" w:type="dxa"/>
            <w:vAlign w:val="center"/>
          </w:tcPr>
          <w:p w14:paraId="4E2A055B" w14:textId="77777777" w:rsidR="006D72E3" w:rsidRDefault="003B2711">
            <w:pPr>
              <w:widowControl/>
              <w:autoSpaceDE w:val="0"/>
              <w:autoSpaceDN w:val="0"/>
              <w:snapToGrid w:val="0"/>
              <w:jc w:val="center"/>
              <w:rPr>
                <w:rFonts w:ascii="宋体"/>
                <w:kern w:val="0"/>
                <w:sz w:val="18"/>
                <w:szCs w:val="20"/>
              </w:rPr>
            </w:pPr>
            <w:r>
              <w:rPr>
                <w:rFonts w:ascii="宋体" w:hint="eastAsia"/>
                <w:kern w:val="0"/>
                <w:sz w:val="18"/>
                <w:szCs w:val="20"/>
              </w:rPr>
              <w:t>销售量（台）</w:t>
            </w:r>
          </w:p>
        </w:tc>
      </w:tr>
      <w:tr w:rsidR="006D72E3" w14:paraId="21FD403A" w14:textId="77777777">
        <w:trPr>
          <w:trHeight w:val="322"/>
        </w:trPr>
        <w:tc>
          <w:tcPr>
            <w:tcW w:w="2573" w:type="dxa"/>
            <w:vAlign w:val="center"/>
          </w:tcPr>
          <w:p w14:paraId="7A2D3E97" w14:textId="3ADB683F" w:rsidR="006D72E3" w:rsidRDefault="003B2711" w:rsidP="004600B8">
            <w:pPr>
              <w:widowControl/>
              <w:autoSpaceDE w:val="0"/>
              <w:autoSpaceDN w:val="0"/>
              <w:snapToGrid w:val="0"/>
              <w:jc w:val="center"/>
              <w:rPr>
                <w:rFonts w:ascii="宋体"/>
                <w:kern w:val="0"/>
                <w:sz w:val="18"/>
                <w:szCs w:val="20"/>
              </w:rPr>
            </w:pPr>
            <w:r w:rsidRPr="004600B8">
              <w:rPr>
                <w:rFonts w:ascii="宋体" w:hint="eastAsia"/>
                <w:kern w:val="0"/>
                <w:sz w:val="18"/>
                <w:szCs w:val="20"/>
              </w:rPr>
              <w:t>大型</w:t>
            </w:r>
          </w:p>
        </w:tc>
        <w:tc>
          <w:tcPr>
            <w:tcW w:w="3127" w:type="dxa"/>
            <w:vAlign w:val="center"/>
          </w:tcPr>
          <w:p w14:paraId="34C719A6" w14:textId="77777777" w:rsidR="006D72E3" w:rsidRDefault="003B2711">
            <w:pPr>
              <w:widowControl/>
              <w:autoSpaceDE w:val="0"/>
              <w:autoSpaceDN w:val="0"/>
              <w:snapToGrid w:val="0"/>
              <w:jc w:val="center"/>
              <w:rPr>
                <w:rFonts w:ascii="宋体"/>
                <w:kern w:val="0"/>
                <w:sz w:val="18"/>
                <w:szCs w:val="20"/>
              </w:rPr>
            </w:pPr>
            <w:r>
              <w:rPr>
                <w:rFonts w:ascii="宋体" w:hint="eastAsia"/>
                <w:kern w:val="0"/>
                <w:sz w:val="18"/>
                <w:szCs w:val="20"/>
              </w:rPr>
              <w:t>≥</w:t>
            </w:r>
            <w:r>
              <w:rPr>
                <w:rFonts w:ascii="宋体"/>
                <w:kern w:val="0"/>
                <w:sz w:val="18"/>
                <w:szCs w:val="20"/>
              </w:rPr>
              <w:t>5</w:t>
            </w:r>
          </w:p>
        </w:tc>
        <w:tc>
          <w:tcPr>
            <w:tcW w:w="3066" w:type="dxa"/>
            <w:vAlign w:val="center"/>
          </w:tcPr>
          <w:p w14:paraId="552FB345" w14:textId="77777777" w:rsidR="006D72E3" w:rsidRDefault="003B2711">
            <w:pPr>
              <w:widowControl/>
              <w:autoSpaceDE w:val="0"/>
              <w:autoSpaceDN w:val="0"/>
              <w:snapToGrid w:val="0"/>
              <w:jc w:val="center"/>
              <w:rPr>
                <w:rFonts w:ascii="宋体"/>
                <w:kern w:val="0"/>
                <w:sz w:val="18"/>
                <w:szCs w:val="20"/>
              </w:rPr>
            </w:pPr>
            <w:r>
              <w:rPr>
                <w:rFonts w:ascii="宋体" w:hint="eastAsia"/>
                <w:kern w:val="0"/>
                <w:sz w:val="18"/>
                <w:szCs w:val="20"/>
              </w:rPr>
              <w:t>≥</w:t>
            </w:r>
            <w:r>
              <w:rPr>
                <w:rFonts w:ascii="宋体"/>
                <w:kern w:val="0"/>
                <w:sz w:val="18"/>
                <w:szCs w:val="20"/>
              </w:rPr>
              <w:t>5</w:t>
            </w:r>
          </w:p>
        </w:tc>
      </w:tr>
      <w:tr w:rsidR="006D72E3" w14:paraId="524AAD10" w14:textId="77777777">
        <w:trPr>
          <w:trHeight w:val="322"/>
        </w:trPr>
        <w:tc>
          <w:tcPr>
            <w:tcW w:w="2573" w:type="dxa"/>
            <w:vAlign w:val="center"/>
          </w:tcPr>
          <w:p w14:paraId="0B95A29A" w14:textId="77777777" w:rsidR="006D72E3" w:rsidRDefault="003B2711">
            <w:pPr>
              <w:widowControl/>
              <w:autoSpaceDE w:val="0"/>
              <w:autoSpaceDN w:val="0"/>
              <w:snapToGrid w:val="0"/>
              <w:jc w:val="center"/>
              <w:rPr>
                <w:rFonts w:ascii="宋体"/>
                <w:kern w:val="0"/>
                <w:sz w:val="18"/>
                <w:szCs w:val="20"/>
              </w:rPr>
            </w:pPr>
            <w:r>
              <w:rPr>
                <w:rFonts w:ascii="宋体" w:hint="eastAsia"/>
                <w:kern w:val="0"/>
                <w:sz w:val="18"/>
                <w:szCs w:val="20"/>
              </w:rPr>
              <w:t>中型</w:t>
            </w:r>
          </w:p>
        </w:tc>
        <w:tc>
          <w:tcPr>
            <w:tcW w:w="3127" w:type="dxa"/>
            <w:vAlign w:val="center"/>
          </w:tcPr>
          <w:p w14:paraId="068BA3E6" w14:textId="77777777" w:rsidR="006D72E3" w:rsidRDefault="003B2711">
            <w:pPr>
              <w:widowControl/>
              <w:autoSpaceDE w:val="0"/>
              <w:autoSpaceDN w:val="0"/>
              <w:snapToGrid w:val="0"/>
              <w:jc w:val="center"/>
              <w:rPr>
                <w:rFonts w:ascii="宋体"/>
                <w:kern w:val="0"/>
                <w:sz w:val="18"/>
                <w:szCs w:val="20"/>
              </w:rPr>
            </w:pPr>
            <w:r>
              <w:rPr>
                <w:rFonts w:ascii="宋体" w:hint="eastAsia"/>
                <w:kern w:val="0"/>
                <w:sz w:val="18"/>
                <w:szCs w:val="20"/>
              </w:rPr>
              <w:t>≥</w:t>
            </w:r>
            <w:r>
              <w:rPr>
                <w:rFonts w:ascii="宋体"/>
                <w:kern w:val="0"/>
                <w:sz w:val="18"/>
                <w:szCs w:val="20"/>
              </w:rPr>
              <w:t>10</w:t>
            </w:r>
          </w:p>
        </w:tc>
        <w:tc>
          <w:tcPr>
            <w:tcW w:w="3066" w:type="dxa"/>
          </w:tcPr>
          <w:p w14:paraId="361B59A4" w14:textId="77777777" w:rsidR="006D72E3" w:rsidRDefault="003B2711">
            <w:pPr>
              <w:widowControl/>
              <w:autoSpaceDE w:val="0"/>
              <w:autoSpaceDN w:val="0"/>
              <w:snapToGrid w:val="0"/>
              <w:jc w:val="center"/>
              <w:rPr>
                <w:rFonts w:ascii="宋体"/>
                <w:kern w:val="0"/>
                <w:sz w:val="18"/>
                <w:szCs w:val="20"/>
              </w:rPr>
            </w:pPr>
            <w:r>
              <w:rPr>
                <w:rFonts w:ascii="宋体" w:hint="eastAsia"/>
                <w:kern w:val="0"/>
                <w:sz w:val="18"/>
                <w:szCs w:val="20"/>
              </w:rPr>
              <w:t>≥</w:t>
            </w:r>
            <w:r>
              <w:rPr>
                <w:rFonts w:ascii="宋体"/>
                <w:kern w:val="0"/>
                <w:sz w:val="18"/>
                <w:szCs w:val="20"/>
              </w:rPr>
              <w:t>5</w:t>
            </w:r>
          </w:p>
        </w:tc>
      </w:tr>
      <w:tr w:rsidR="006D72E3" w14:paraId="0D6650E5" w14:textId="77777777">
        <w:trPr>
          <w:trHeight w:val="322"/>
        </w:trPr>
        <w:tc>
          <w:tcPr>
            <w:tcW w:w="2573" w:type="dxa"/>
            <w:vAlign w:val="center"/>
          </w:tcPr>
          <w:p w14:paraId="15DE1967" w14:textId="77777777" w:rsidR="006D72E3" w:rsidRDefault="003B2711">
            <w:pPr>
              <w:widowControl/>
              <w:autoSpaceDE w:val="0"/>
              <w:autoSpaceDN w:val="0"/>
              <w:snapToGrid w:val="0"/>
              <w:jc w:val="center"/>
              <w:rPr>
                <w:rFonts w:ascii="宋体"/>
                <w:kern w:val="0"/>
                <w:sz w:val="18"/>
                <w:szCs w:val="20"/>
              </w:rPr>
            </w:pPr>
            <w:bookmarkStart w:id="129" w:name="_Toc90350927"/>
            <w:bookmarkStart w:id="130" w:name="_Toc242932101"/>
            <w:bookmarkStart w:id="131" w:name="_Toc89766552"/>
            <w:bookmarkStart w:id="132" w:name="_Toc89766519"/>
            <w:r>
              <w:rPr>
                <w:rFonts w:ascii="宋体" w:hint="eastAsia"/>
                <w:kern w:val="0"/>
                <w:sz w:val="18"/>
                <w:szCs w:val="20"/>
              </w:rPr>
              <w:t>小型</w:t>
            </w:r>
          </w:p>
        </w:tc>
        <w:tc>
          <w:tcPr>
            <w:tcW w:w="3127" w:type="dxa"/>
            <w:vAlign w:val="center"/>
          </w:tcPr>
          <w:p w14:paraId="04814F0D" w14:textId="77777777" w:rsidR="006D72E3" w:rsidRDefault="003B2711">
            <w:pPr>
              <w:widowControl/>
              <w:autoSpaceDE w:val="0"/>
              <w:autoSpaceDN w:val="0"/>
              <w:snapToGrid w:val="0"/>
              <w:jc w:val="center"/>
              <w:rPr>
                <w:rFonts w:ascii="宋体"/>
                <w:kern w:val="0"/>
                <w:sz w:val="18"/>
                <w:szCs w:val="20"/>
              </w:rPr>
            </w:pPr>
            <w:r>
              <w:rPr>
                <w:rFonts w:ascii="宋体" w:hint="eastAsia"/>
                <w:kern w:val="0"/>
                <w:sz w:val="18"/>
                <w:szCs w:val="20"/>
              </w:rPr>
              <w:t>≥</w:t>
            </w:r>
            <w:r>
              <w:rPr>
                <w:rFonts w:ascii="宋体"/>
                <w:kern w:val="0"/>
                <w:sz w:val="18"/>
                <w:szCs w:val="20"/>
              </w:rPr>
              <w:t>5</w:t>
            </w:r>
          </w:p>
        </w:tc>
        <w:tc>
          <w:tcPr>
            <w:tcW w:w="3066" w:type="dxa"/>
            <w:vAlign w:val="center"/>
          </w:tcPr>
          <w:p w14:paraId="6FC255E6" w14:textId="77777777" w:rsidR="006D72E3" w:rsidRDefault="003B2711">
            <w:pPr>
              <w:widowControl/>
              <w:autoSpaceDE w:val="0"/>
              <w:autoSpaceDN w:val="0"/>
              <w:snapToGrid w:val="0"/>
              <w:jc w:val="center"/>
              <w:rPr>
                <w:rFonts w:ascii="宋体"/>
                <w:kern w:val="0"/>
                <w:sz w:val="18"/>
                <w:szCs w:val="20"/>
              </w:rPr>
            </w:pPr>
            <w:r>
              <w:rPr>
                <w:rFonts w:ascii="宋体" w:hint="eastAsia"/>
                <w:kern w:val="0"/>
                <w:sz w:val="18"/>
                <w:szCs w:val="20"/>
              </w:rPr>
              <w:t>≥</w:t>
            </w:r>
            <w:r>
              <w:rPr>
                <w:rFonts w:ascii="宋体"/>
                <w:kern w:val="0"/>
                <w:sz w:val="18"/>
                <w:szCs w:val="20"/>
              </w:rPr>
              <w:t>5</w:t>
            </w:r>
          </w:p>
        </w:tc>
      </w:tr>
    </w:tbl>
    <w:p w14:paraId="293A09E1" w14:textId="77777777" w:rsidR="006D72E3" w:rsidRDefault="003B2711">
      <w:pPr>
        <w:pStyle w:val="aff5"/>
        <w:numPr>
          <w:ilvl w:val="0"/>
          <w:numId w:val="14"/>
        </w:numPr>
        <w:spacing w:beforeLines="50" w:before="156" w:afterLines="50" w:after="156"/>
      </w:pPr>
      <w:bookmarkStart w:id="133" w:name="_Toc170561356"/>
      <w:r>
        <w:rPr>
          <w:rFonts w:hint="eastAsia"/>
        </w:rPr>
        <w:t>参数准确度</w:t>
      </w:r>
      <w:bookmarkEnd w:id="129"/>
      <w:bookmarkEnd w:id="130"/>
      <w:bookmarkEnd w:id="131"/>
      <w:bookmarkEnd w:id="132"/>
      <w:r>
        <w:rPr>
          <w:rFonts w:hint="eastAsia"/>
        </w:rPr>
        <w:t>及仪器设备</w:t>
      </w:r>
      <w:bookmarkEnd w:id="133"/>
    </w:p>
    <w:p w14:paraId="3299C86B" w14:textId="6A94E4D3" w:rsidR="006D72E3" w:rsidRDefault="003B2711">
      <w:pPr>
        <w:pStyle w:val="aff3"/>
        <w:ind w:firstLine="420"/>
        <w:rPr>
          <w:rFonts w:hAnsi="宋体"/>
        </w:rPr>
      </w:pPr>
      <w:r>
        <w:rPr>
          <w:rFonts w:cs="宋体" w:hint="eastAsia"/>
          <w:szCs w:val="21"/>
        </w:rPr>
        <w:t>被测参数的测量范围和准确度要求见表</w:t>
      </w:r>
      <w:r>
        <w:rPr>
          <w:rFonts w:cs="宋体"/>
          <w:szCs w:val="21"/>
        </w:rPr>
        <w:t>3</w:t>
      </w:r>
      <w:r>
        <w:rPr>
          <w:rFonts w:cs="宋体" w:hint="eastAsia"/>
          <w:szCs w:val="21"/>
        </w:rPr>
        <w:t>。选用仪器设备的量程和准确度应与表</w:t>
      </w:r>
      <w:r w:rsidR="00614E9A">
        <w:rPr>
          <w:rFonts w:cs="宋体"/>
          <w:szCs w:val="21"/>
        </w:rPr>
        <w:t>3</w:t>
      </w:r>
      <w:r>
        <w:rPr>
          <w:rFonts w:cs="宋体" w:hint="eastAsia"/>
          <w:szCs w:val="21"/>
        </w:rPr>
        <w:t>的要求相匹配。试验用仪器设备应经过计量检定或校准且在有效期内。</w:t>
      </w:r>
    </w:p>
    <w:p w14:paraId="50AA75E1" w14:textId="77777777" w:rsidR="006D72E3" w:rsidRDefault="003B2711">
      <w:pPr>
        <w:pStyle w:val="a6"/>
        <w:numPr>
          <w:ilvl w:val="0"/>
          <w:numId w:val="0"/>
        </w:numPr>
        <w:adjustRightInd w:val="0"/>
        <w:snapToGrid w:val="0"/>
        <w:spacing w:beforeLines="50" w:before="156" w:afterLines="50" w:after="156"/>
      </w:pPr>
      <w:bookmarkStart w:id="134" w:name="_Hlk169233725"/>
      <w:bookmarkStart w:id="135" w:name="_Hlk169336501"/>
      <w:r>
        <w:rPr>
          <w:rFonts w:hint="eastAsia"/>
        </w:rPr>
        <w:t>表</w:t>
      </w:r>
      <w:r>
        <w:t>3</w:t>
      </w:r>
      <w:r>
        <w:rPr>
          <w:rFonts w:hint="eastAsia"/>
        </w:rPr>
        <w:t xml:space="preserve">  被测参数准确度要求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
        <w:gridCol w:w="2340"/>
        <w:gridCol w:w="2977"/>
        <w:gridCol w:w="2835"/>
      </w:tblGrid>
      <w:tr w:rsidR="004600B8" w:rsidRPr="004600B8" w14:paraId="27C35F95" w14:textId="77777777">
        <w:trPr>
          <w:cantSplit/>
          <w:trHeight w:val="284"/>
        </w:trPr>
        <w:tc>
          <w:tcPr>
            <w:tcW w:w="774" w:type="dxa"/>
            <w:vAlign w:val="center"/>
          </w:tcPr>
          <w:bookmarkEnd w:id="134"/>
          <w:p w14:paraId="36791DBE" w14:textId="77777777" w:rsidR="006D72E3" w:rsidRPr="004600B8" w:rsidRDefault="003B2711">
            <w:pPr>
              <w:pStyle w:val="af7"/>
              <w:snapToGrid w:val="0"/>
              <w:jc w:val="center"/>
              <w:rPr>
                <w:rFonts w:hAnsi="宋体"/>
                <w:sz w:val="18"/>
                <w:lang w:val="en-US"/>
              </w:rPr>
            </w:pPr>
            <w:r w:rsidRPr="004600B8">
              <w:rPr>
                <w:rFonts w:hAnsi="宋体" w:hint="eastAsia"/>
                <w:sz w:val="18"/>
                <w:lang w:val="en-US"/>
              </w:rPr>
              <w:t>序号</w:t>
            </w:r>
          </w:p>
        </w:tc>
        <w:tc>
          <w:tcPr>
            <w:tcW w:w="2340" w:type="dxa"/>
            <w:vAlign w:val="center"/>
          </w:tcPr>
          <w:p w14:paraId="5F76D62B" w14:textId="77777777" w:rsidR="006D72E3" w:rsidRPr="004600B8" w:rsidRDefault="003B2711">
            <w:pPr>
              <w:pStyle w:val="af7"/>
              <w:snapToGrid w:val="0"/>
              <w:jc w:val="center"/>
              <w:rPr>
                <w:rFonts w:hAnsi="宋体"/>
                <w:sz w:val="18"/>
                <w:lang w:val="en-US"/>
              </w:rPr>
            </w:pPr>
            <w:r w:rsidRPr="004600B8">
              <w:rPr>
                <w:rFonts w:hAnsi="宋体" w:hint="eastAsia"/>
                <w:sz w:val="18"/>
                <w:lang w:val="en-US"/>
              </w:rPr>
              <w:t>被测参数名称</w:t>
            </w:r>
          </w:p>
        </w:tc>
        <w:tc>
          <w:tcPr>
            <w:tcW w:w="2977" w:type="dxa"/>
            <w:vAlign w:val="center"/>
          </w:tcPr>
          <w:p w14:paraId="6D0308C9" w14:textId="77777777" w:rsidR="006D72E3" w:rsidRPr="004600B8" w:rsidRDefault="003B2711">
            <w:pPr>
              <w:pStyle w:val="af7"/>
              <w:snapToGrid w:val="0"/>
              <w:jc w:val="center"/>
              <w:rPr>
                <w:rFonts w:hAnsi="宋体"/>
                <w:sz w:val="18"/>
                <w:lang w:val="en-US"/>
              </w:rPr>
            </w:pPr>
            <w:r w:rsidRPr="004600B8">
              <w:rPr>
                <w:rFonts w:hAnsi="宋体" w:hint="eastAsia"/>
                <w:sz w:val="18"/>
                <w:lang w:val="en-US"/>
              </w:rPr>
              <w:t>测量范围</w:t>
            </w:r>
          </w:p>
        </w:tc>
        <w:tc>
          <w:tcPr>
            <w:tcW w:w="2835" w:type="dxa"/>
            <w:vAlign w:val="center"/>
          </w:tcPr>
          <w:p w14:paraId="2874E6B4" w14:textId="77777777" w:rsidR="006D72E3" w:rsidRPr="004600B8" w:rsidRDefault="003B2711">
            <w:pPr>
              <w:pStyle w:val="af7"/>
              <w:snapToGrid w:val="0"/>
              <w:jc w:val="center"/>
              <w:rPr>
                <w:rFonts w:hAnsi="宋体"/>
                <w:sz w:val="18"/>
                <w:lang w:val="en-US"/>
              </w:rPr>
            </w:pPr>
            <w:r w:rsidRPr="004600B8">
              <w:rPr>
                <w:rFonts w:hAnsi="宋体" w:hint="eastAsia"/>
                <w:sz w:val="18"/>
                <w:lang w:val="en-US"/>
              </w:rPr>
              <w:t>准确度要求</w:t>
            </w:r>
          </w:p>
        </w:tc>
      </w:tr>
      <w:tr w:rsidR="004600B8" w:rsidRPr="004600B8" w14:paraId="00F48CB0" w14:textId="77777777">
        <w:trPr>
          <w:cantSplit/>
          <w:trHeight w:val="284"/>
        </w:trPr>
        <w:tc>
          <w:tcPr>
            <w:tcW w:w="774" w:type="dxa"/>
            <w:vMerge w:val="restart"/>
            <w:vAlign w:val="center"/>
          </w:tcPr>
          <w:p w14:paraId="0D36A8F4" w14:textId="77777777" w:rsidR="006D72E3" w:rsidRPr="004600B8" w:rsidRDefault="003B2711">
            <w:pPr>
              <w:pStyle w:val="af7"/>
              <w:snapToGrid w:val="0"/>
              <w:jc w:val="center"/>
              <w:rPr>
                <w:rFonts w:hAnsi="宋体"/>
                <w:sz w:val="18"/>
                <w:lang w:val="en-US"/>
              </w:rPr>
            </w:pPr>
            <w:r w:rsidRPr="004600B8">
              <w:rPr>
                <w:rFonts w:hAnsi="宋体" w:hint="eastAsia"/>
                <w:sz w:val="18"/>
                <w:lang w:val="en-US"/>
              </w:rPr>
              <w:t>1</w:t>
            </w:r>
          </w:p>
        </w:tc>
        <w:tc>
          <w:tcPr>
            <w:tcW w:w="2340" w:type="dxa"/>
            <w:vMerge w:val="restart"/>
            <w:vAlign w:val="center"/>
          </w:tcPr>
          <w:p w14:paraId="04FC599B" w14:textId="77777777" w:rsidR="006D72E3" w:rsidRPr="004600B8" w:rsidRDefault="003B2711">
            <w:pPr>
              <w:pStyle w:val="af7"/>
              <w:snapToGrid w:val="0"/>
              <w:jc w:val="center"/>
              <w:rPr>
                <w:rFonts w:hAnsi="宋体"/>
                <w:sz w:val="18"/>
                <w:lang w:val="en-US"/>
              </w:rPr>
            </w:pPr>
            <w:r w:rsidRPr="004600B8">
              <w:rPr>
                <w:rFonts w:hAnsi="宋体" w:hint="eastAsia"/>
                <w:sz w:val="18"/>
                <w:lang w:val="en-US"/>
              </w:rPr>
              <w:t>长度</w:t>
            </w:r>
          </w:p>
        </w:tc>
        <w:tc>
          <w:tcPr>
            <w:tcW w:w="2977" w:type="dxa"/>
            <w:vAlign w:val="center"/>
          </w:tcPr>
          <w:p w14:paraId="6006554A" w14:textId="77777777" w:rsidR="006D72E3" w:rsidRPr="004600B8" w:rsidRDefault="003B2711">
            <w:pPr>
              <w:pStyle w:val="af7"/>
              <w:snapToGrid w:val="0"/>
              <w:jc w:val="center"/>
              <w:rPr>
                <w:rFonts w:hAnsi="宋体"/>
                <w:sz w:val="18"/>
                <w:lang w:val="en-US"/>
              </w:rPr>
            </w:pPr>
            <w:r w:rsidRPr="004600B8">
              <w:rPr>
                <w:rFonts w:hAnsi="宋体" w:hint="eastAsia"/>
                <w:sz w:val="18"/>
                <w:lang w:val="en-US"/>
              </w:rPr>
              <w:t>0 m～</w:t>
            </w:r>
            <w:r w:rsidRPr="004600B8">
              <w:rPr>
                <w:rFonts w:hAnsi="宋体"/>
                <w:sz w:val="18"/>
                <w:lang w:val="en-US"/>
              </w:rPr>
              <w:t>10</w:t>
            </w:r>
            <w:r w:rsidRPr="004600B8">
              <w:rPr>
                <w:rFonts w:hAnsi="宋体" w:hint="eastAsia"/>
                <w:sz w:val="18"/>
                <w:lang w:val="en-US"/>
              </w:rPr>
              <w:t xml:space="preserve"> m</w:t>
            </w:r>
          </w:p>
        </w:tc>
        <w:tc>
          <w:tcPr>
            <w:tcW w:w="2835" w:type="dxa"/>
            <w:vAlign w:val="center"/>
          </w:tcPr>
          <w:p w14:paraId="6E02EABF" w14:textId="77777777" w:rsidR="006D72E3" w:rsidRPr="004600B8" w:rsidRDefault="003B2711">
            <w:pPr>
              <w:pStyle w:val="af7"/>
              <w:snapToGrid w:val="0"/>
              <w:jc w:val="center"/>
              <w:rPr>
                <w:rFonts w:hAnsi="宋体"/>
                <w:sz w:val="18"/>
                <w:lang w:val="en-US"/>
              </w:rPr>
            </w:pPr>
            <w:r w:rsidRPr="004600B8">
              <w:rPr>
                <w:rFonts w:hAnsi="宋体" w:hint="eastAsia"/>
                <w:sz w:val="18"/>
                <w:lang w:val="en-US"/>
              </w:rPr>
              <w:t>1</w:t>
            </w:r>
            <w:r w:rsidRPr="004600B8">
              <w:rPr>
                <w:rFonts w:hAnsi="宋体"/>
                <w:sz w:val="18"/>
                <w:lang w:val="en-US"/>
              </w:rPr>
              <w:t>0</w:t>
            </w:r>
            <w:r w:rsidRPr="004600B8">
              <w:rPr>
                <w:rFonts w:hAnsi="宋体" w:hint="eastAsia"/>
                <w:sz w:val="18"/>
                <w:lang w:val="en-US"/>
              </w:rPr>
              <w:t xml:space="preserve"> mm</w:t>
            </w:r>
          </w:p>
        </w:tc>
      </w:tr>
      <w:tr w:rsidR="004600B8" w:rsidRPr="004600B8" w14:paraId="12C4D02D" w14:textId="77777777">
        <w:trPr>
          <w:cantSplit/>
          <w:trHeight w:val="284"/>
        </w:trPr>
        <w:tc>
          <w:tcPr>
            <w:tcW w:w="774" w:type="dxa"/>
            <w:vMerge/>
            <w:vAlign w:val="center"/>
          </w:tcPr>
          <w:p w14:paraId="40C5F39C" w14:textId="77777777" w:rsidR="006D72E3" w:rsidRPr="004600B8" w:rsidRDefault="006D72E3">
            <w:pPr>
              <w:pStyle w:val="af7"/>
              <w:snapToGrid w:val="0"/>
              <w:jc w:val="center"/>
              <w:rPr>
                <w:rFonts w:hAnsi="宋体"/>
                <w:sz w:val="18"/>
                <w:lang w:val="en-US"/>
              </w:rPr>
            </w:pPr>
          </w:p>
        </w:tc>
        <w:tc>
          <w:tcPr>
            <w:tcW w:w="2340" w:type="dxa"/>
            <w:vMerge/>
            <w:vAlign w:val="center"/>
          </w:tcPr>
          <w:p w14:paraId="051F7FF1" w14:textId="77777777" w:rsidR="006D72E3" w:rsidRPr="004600B8" w:rsidRDefault="006D72E3">
            <w:pPr>
              <w:pStyle w:val="af7"/>
              <w:snapToGrid w:val="0"/>
              <w:jc w:val="center"/>
              <w:rPr>
                <w:rFonts w:hAnsi="宋体"/>
                <w:sz w:val="18"/>
                <w:lang w:val="en-US"/>
              </w:rPr>
            </w:pPr>
          </w:p>
        </w:tc>
        <w:tc>
          <w:tcPr>
            <w:tcW w:w="2977" w:type="dxa"/>
            <w:vAlign w:val="center"/>
          </w:tcPr>
          <w:p w14:paraId="247BFE72" w14:textId="77777777" w:rsidR="006D72E3" w:rsidRPr="004600B8" w:rsidRDefault="003B2711">
            <w:pPr>
              <w:pStyle w:val="af7"/>
              <w:snapToGrid w:val="0"/>
              <w:jc w:val="center"/>
              <w:rPr>
                <w:rFonts w:hAnsi="宋体"/>
                <w:sz w:val="18"/>
                <w:lang w:val="en-US"/>
              </w:rPr>
            </w:pPr>
            <w:r w:rsidRPr="004600B8">
              <w:rPr>
                <w:rFonts w:hAnsi="宋体" w:hint="eastAsia"/>
                <w:sz w:val="18"/>
                <w:lang w:val="en-US"/>
              </w:rPr>
              <w:t>≥</w:t>
            </w:r>
            <w:r w:rsidRPr="004600B8">
              <w:rPr>
                <w:rFonts w:hAnsi="宋体"/>
                <w:sz w:val="18"/>
                <w:lang w:val="en-US"/>
              </w:rPr>
              <w:t>10 m</w:t>
            </w:r>
          </w:p>
        </w:tc>
        <w:tc>
          <w:tcPr>
            <w:tcW w:w="2835" w:type="dxa"/>
            <w:vAlign w:val="center"/>
          </w:tcPr>
          <w:p w14:paraId="43DD103D" w14:textId="77777777" w:rsidR="006D72E3" w:rsidRPr="004600B8" w:rsidRDefault="003B2711">
            <w:pPr>
              <w:pStyle w:val="af7"/>
              <w:snapToGrid w:val="0"/>
              <w:jc w:val="center"/>
              <w:rPr>
                <w:rFonts w:hAnsi="宋体"/>
                <w:sz w:val="18"/>
                <w:lang w:val="en-US"/>
              </w:rPr>
            </w:pPr>
            <w:r w:rsidRPr="004600B8">
              <w:rPr>
                <w:rFonts w:hAnsi="宋体" w:hint="eastAsia"/>
                <w:sz w:val="18"/>
                <w:lang w:val="en-US"/>
              </w:rPr>
              <w:t>10</w:t>
            </w:r>
            <w:r w:rsidRPr="004600B8">
              <w:rPr>
                <w:rFonts w:hAnsi="宋体"/>
                <w:sz w:val="18"/>
                <w:lang w:val="en-US"/>
              </w:rPr>
              <w:t>0</w:t>
            </w:r>
            <w:r w:rsidRPr="004600B8">
              <w:rPr>
                <w:rFonts w:hAnsi="宋体" w:hint="eastAsia"/>
                <w:sz w:val="18"/>
                <w:lang w:val="en-US"/>
              </w:rPr>
              <w:t xml:space="preserve"> mm</w:t>
            </w:r>
          </w:p>
        </w:tc>
      </w:tr>
      <w:tr w:rsidR="004600B8" w:rsidRPr="004600B8" w14:paraId="7C6C3F4A" w14:textId="77777777">
        <w:trPr>
          <w:cantSplit/>
          <w:trHeight w:val="284"/>
        </w:trPr>
        <w:tc>
          <w:tcPr>
            <w:tcW w:w="774" w:type="dxa"/>
            <w:vMerge w:val="restart"/>
            <w:vAlign w:val="center"/>
          </w:tcPr>
          <w:p w14:paraId="237303EC" w14:textId="77777777" w:rsidR="006D72E3" w:rsidRPr="004600B8" w:rsidRDefault="003B2711">
            <w:pPr>
              <w:pStyle w:val="af7"/>
              <w:snapToGrid w:val="0"/>
              <w:jc w:val="center"/>
              <w:rPr>
                <w:rFonts w:hAnsi="宋体"/>
                <w:sz w:val="18"/>
                <w:lang w:val="en-US"/>
              </w:rPr>
            </w:pPr>
            <w:r w:rsidRPr="004600B8">
              <w:rPr>
                <w:rFonts w:hAnsi="宋体" w:hint="eastAsia"/>
                <w:sz w:val="18"/>
                <w:lang w:val="en-US"/>
              </w:rPr>
              <w:t>2</w:t>
            </w:r>
          </w:p>
        </w:tc>
        <w:tc>
          <w:tcPr>
            <w:tcW w:w="2340" w:type="dxa"/>
            <w:vMerge w:val="restart"/>
            <w:vAlign w:val="center"/>
          </w:tcPr>
          <w:p w14:paraId="0E6A49B5" w14:textId="77777777" w:rsidR="006D72E3" w:rsidRPr="004600B8" w:rsidRDefault="003B2711">
            <w:pPr>
              <w:pStyle w:val="af7"/>
              <w:snapToGrid w:val="0"/>
              <w:jc w:val="center"/>
              <w:rPr>
                <w:rFonts w:hAnsi="宋体"/>
                <w:sz w:val="18"/>
                <w:lang w:val="en-US"/>
              </w:rPr>
            </w:pPr>
            <w:r w:rsidRPr="004600B8">
              <w:rPr>
                <w:rFonts w:hAnsi="宋体" w:hint="eastAsia"/>
                <w:sz w:val="18"/>
                <w:lang w:val="en-US"/>
              </w:rPr>
              <w:t>质量</w:t>
            </w:r>
          </w:p>
        </w:tc>
        <w:tc>
          <w:tcPr>
            <w:tcW w:w="2977" w:type="dxa"/>
            <w:vAlign w:val="center"/>
          </w:tcPr>
          <w:p w14:paraId="1E9A577C" w14:textId="77777777" w:rsidR="006D72E3" w:rsidRPr="004600B8" w:rsidRDefault="003B2711">
            <w:pPr>
              <w:pStyle w:val="af7"/>
              <w:snapToGrid w:val="0"/>
              <w:jc w:val="center"/>
              <w:rPr>
                <w:rFonts w:hAnsi="宋体"/>
                <w:sz w:val="18"/>
                <w:lang w:val="en-US"/>
              </w:rPr>
            </w:pPr>
            <w:r w:rsidRPr="004600B8">
              <w:rPr>
                <w:rFonts w:hAnsi="宋体" w:hint="eastAsia"/>
                <w:sz w:val="18"/>
                <w:lang w:val="en-US"/>
              </w:rPr>
              <w:t>0 kg～</w:t>
            </w:r>
            <w:r w:rsidRPr="004600B8">
              <w:rPr>
                <w:rFonts w:hAnsi="宋体"/>
                <w:sz w:val="18"/>
                <w:lang w:val="en-US"/>
              </w:rPr>
              <w:t xml:space="preserve">50 </w:t>
            </w:r>
            <w:r w:rsidRPr="004600B8">
              <w:rPr>
                <w:rFonts w:hAnsi="宋体" w:hint="eastAsia"/>
                <w:sz w:val="18"/>
                <w:lang w:val="en-US"/>
              </w:rPr>
              <w:t>kg</w:t>
            </w:r>
          </w:p>
        </w:tc>
        <w:tc>
          <w:tcPr>
            <w:tcW w:w="2835" w:type="dxa"/>
            <w:vAlign w:val="center"/>
          </w:tcPr>
          <w:p w14:paraId="221AE267" w14:textId="77777777" w:rsidR="006D72E3" w:rsidRPr="004600B8" w:rsidRDefault="003B2711">
            <w:pPr>
              <w:pStyle w:val="af7"/>
              <w:snapToGrid w:val="0"/>
              <w:jc w:val="center"/>
              <w:rPr>
                <w:rFonts w:hAnsi="宋体"/>
                <w:sz w:val="18"/>
                <w:lang w:val="en-US"/>
              </w:rPr>
            </w:pPr>
            <w:r w:rsidRPr="004600B8">
              <w:rPr>
                <w:rFonts w:hAnsi="宋体" w:hint="eastAsia"/>
                <w:sz w:val="18"/>
                <w:lang w:val="en-US"/>
              </w:rPr>
              <w:t>0.</w:t>
            </w:r>
            <w:r w:rsidRPr="004600B8">
              <w:rPr>
                <w:rFonts w:hAnsi="宋体"/>
                <w:sz w:val="18"/>
                <w:lang w:val="en-US"/>
              </w:rPr>
              <w:t>1</w:t>
            </w:r>
            <w:r w:rsidRPr="004600B8">
              <w:rPr>
                <w:rFonts w:hAnsi="宋体" w:hint="eastAsia"/>
                <w:sz w:val="18"/>
                <w:lang w:val="en-US"/>
              </w:rPr>
              <w:t xml:space="preserve"> kg</w:t>
            </w:r>
          </w:p>
        </w:tc>
      </w:tr>
      <w:tr w:rsidR="004600B8" w:rsidRPr="004600B8" w14:paraId="264F7E6C" w14:textId="77777777">
        <w:trPr>
          <w:cantSplit/>
          <w:trHeight w:val="284"/>
        </w:trPr>
        <w:tc>
          <w:tcPr>
            <w:tcW w:w="774" w:type="dxa"/>
            <w:vMerge/>
            <w:vAlign w:val="center"/>
          </w:tcPr>
          <w:p w14:paraId="5FC4EAB9" w14:textId="77777777" w:rsidR="006D72E3" w:rsidRPr="004600B8" w:rsidRDefault="006D72E3">
            <w:pPr>
              <w:pStyle w:val="af7"/>
              <w:snapToGrid w:val="0"/>
              <w:jc w:val="center"/>
              <w:rPr>
                <w:rFonts w:hAnsi="宋体"/>
                <w:sz w:val="18"/>
                <w:lang w:val="en-US"/>
              </w:rPr>
            </w:pPr>
          </w:p>
        </w:tc>
        <w:tc>
          <w:tcPr>
            <w:tcW w:w="2340" w:type="dxa"/>
            <w:vMerge/>
            <w:vAlign w:val="center"/>
          </w:tcPr>
          <w:p w14:paraId="206DAA54" w14:textId="77777777" w:rsidR="006D72E3" w:rsidRPr="004600B8" w:rsidRDefault="006D72E3">
            <w:pPr>
              <w:pStyle w:val="af7"/>
              <w:snapToGrid w:val="0"/>
              <w:jc w:val="center"/>
              <w:rPr>
                <w:rFonts w:hAnsi="宋体"/>
                <w:sz w:val="18"/>
                <w:lang w:val="en-US"/>
              </w:rPr>
            </w:pPr>
          </w:p>
        </w:tc>
        <w:tc>
          <w:tcPr>
            <w:tcW w:w="2977" w:type="dxa"/>
            <w:vAlign w:val="center"/>
          </w:tcPr>
          <w:p w14:paraId="2A2C1A4E" w14:textId="77777777" w:rsidR="006D72E3" w:rsidRPr="004600B8" w:rsidRDefault="003B2711">
            <w:pPr>
              <w:pStyle w:val="af7"/>
              <w:snapToGrid w:val="0"/>
              <w:jc w:val="center"/>
              <w:rPr>
                <w:rFonts w:hAnsi="宋体"/>
                <w:sz w:val="18"/>
                <w:lang w:val="en-US"/>
              </w:rPr>
            </w:pPr>
            <w:r w:rsidRPr="004600B8">
              <w:rPr>
                <w:rFonts w:hAnsi="宋体" w:hint="eastAsia"/>
                <w:bCs/>
                <w:sz w:val="18"/>
                <w:szCs w:val="21"/>
                <w:lang w:val="en-US"/>
              </w:rPr>
              <w:t>≥</w:t>
            </w:r>
            <w:r w:rsidRPr="004600B8">
              <w:rPr>
                <w:rFonts w:hAnsi="宋体"/>
                <w:bCs/>
                <w:sz w:val="18"/>
                <w:szCs w:val="21"/>
                <w:lang w:val="en-US"/>
              </w:rPr>
              <w:t>50</w:t>
            </w:r>
            <w:r w:rsidRPr="004600B8">
              <w:rPr>
                <w:rFonts w:hAnsi="宋体" w:hint="eastAsia"/>
                <w:sz w:val="18"/>
                <w:lang w:val="en-US"/>
              </w:rPr>
              <w:t xml:space="preserve"> kg</w:t>
            </w:r>
          </w:p>
        </w:tc>
        <w:tc>
          <w:tcPr>
            <w:tcW w:w="2835" w:type="dxa"/>
            <w:vAlign w:val="center"/>
          </w:tcPr>
          <w:p w14:paraId="78F9E83E" w14:textId="77777777" w:rsidR="006D72E3" w:rsidRPr="004600B8" w:rsidRDefault="003B2711">
            <w:pPr>
              <w:pStyle w:val="af7"/>
              <w:snapToGrid w:val="0"/>
              <w:jc w:val="center"/>
              <w:rPr>
                <w:rFonts w:hAnsi="宋体"/>
                <w:sz w:val="18"/>
                <w:lang w:val="en-US"/>
              </w:rPr>
            </w:pPr>
            <w:r w:rsidRPr="004600B8">
              <w:rPr>
                <w:rFonts w:hAnsi="宋体"/>
                <w:sz w:val="18"/>
                <w:lang w:val="en-US"/>
              </w:rPr>
              <w:t>0.2</w:t>
            </w:r>
            <w:r w:rsidRPr="004600B8">
              <w:rPr>
                <w:rFonts w:hAnsi="宋体" w:hint="eastAsia"/>
                <w:sz w:val="18"/>
                <w:lang w:val="en-US"/>
              </w:rPr>
              <w:t xml:space="preserve"> kg</w:t>
            </w:r>
          </w:p>
        </w:tc>
      </w:tr>
      <w:tr w:rsidR="004600B8" w:rsidRPr="004600B8" w14:paraId="14F28F8F" w14:textId="77777777">
        <w:trPr>
          <w:cantSplit/>
          <w:trHeight w:val="284"/>
        </w:trPr>
        <w:tc>
          <w:tcPr>
            <w:tcW w:w="774" w:type="dxa"/>
            <w:vAlign w:val="center"/>
          </w:tcPr>
          <w:p w14:paraId="52B1BE4A" w14:textId="77777777" w:rsidR="006D72E3" w:rsidRPr="004600B8" w:rsidRDefault="003B2711">
            <w:pPr>
              <w:pStyle w:val="af7"/>
              <w:snapToGrid w:val="0"/>
              <w:jc w:val="center"/>
              <w:rPr>
                <w:rFonts w:hAnsi="宋体"/>
                <w:sz w:val="18"/>
                <w:lang w:val="en-US"/>
              </w:rPr>
            </w:pPr>
            <w:r w:rsidRPr="004600B8">
              <w:rPr>
                <w:rFonts w:hAnsi="宋体" w:hint="eastAsia"/>
                <w:sz w:val="18"/>
                <w:lang w:val="en-US"/>
              </w:rPr>
              <w:t>3</w:t>
            </w:r>
          </w:p>
        </w:tc>
        <w:tc>
          <w:tcPr>
            <w:tcW w:w="2340" w:type="dxa"/>
            <w:vAlign w:val="center"/>
          </w:tcPr>
          <w:p w14:paraId="07DDFA8C" w14:textId="77777777" w:rsidR="006D72E3" w:rsidRPr="004600B8" w:rsidRDefault="003B2711">
            <w:pPr>
              <w:pStyle w:val="af7"/>
              <w:snapToGrid w:val="0"/>
              <w:jc w:val="center"/>
              <w:rPr>
                <w:rFonts w:hAnsi="宋体"/>
                <w:sz w:val="18"/>
                <w:lang w:val="en-US"/>
              </w:rPr>
            </w:pPr>
            <w:r w:rsidRPr="004600B8">
              <w:rPr>
                <w:rFonts w:hAnsi="宋体" w:hint="eastAsia"/>
                <w:sz w:val="18"/>
                <w:lang w:val="en-US"/>
              </w:rPr>
              <w:t>时间</w:t>
            </w:r>
          </w:p>
        </w:tc>
        <w:tc>
          <w:tcPr>
            <w:tcW w:w="2977" w:type="dxa"/>
            <w:vAlign w:val="center"/>
          </w:tcPr>
          <w:p w14:paraId="69E18248" w14:textId="77777777" w:rsidR="006D72E3" w:rsidRPr="004600B8" w:rsidRDefault="003B2711">
            <w:pPr>
              <w:pStyle w:val="af7"/>
              <w:snapToGrid w:val="0"/>
              <w:jc w:val="center"/>
              <w:rPr>
                <w:rFonts w:hAnsi="宋体"/>
                <w:sz w:val="18"/>
                <w:lang w:val="en-US"/>
              </w:rPr>
            </w:pPr>
            <w:r w:rsidRPr="004600B8">
              <w:rPr>
                <w:rFonts w:hAnsi="宋体" w:hint="eastAsia"/>
                <w:sz w:val="18"/>
                <w:lang w:val="en-US"/>
              </w:rPr>
              <w:t>0 h～24 h</w:t>
            </w:r>
          </w:p>
        </w:tc>
        <w:tc>
          <w:tcPr>
            <w:tcW w:w="2835" w:type="dxa"/>
            <w:vAlign w:val="center"/>
          </w:tcPr>
          <w:p w14:paraId="0B4FF18E" w14:textId="77777777" w:rsidR="006D72E3" w:rsidRPr="004600B8" w:rsidRDefault="003B2711">
            <w:pPr>
              <w:pStyle w:val="af7"/>
              <w:snapToGrid w:val="0"/>
              <w:jc w:val="center"/>
              <w:rPr>
                <w:rFonts w:hAnsi="宋体"/>
                <w:sz w:val="18"/>
                <w:lang w:val="en-US"/>
              </w:rPr>
            </w:pPr>
            <w:r w:rsidRPr="004600B8">
              <w:rPr>
                <w:rFonts w:hAnsi="宋体" w:hint="eastAsia"/>
                <w:sz w:val="18"/>
                <w:lang w:val="en-US"/>
              </w:rPr>
              <w:t>1 s/h</w:t>
            </w:r>
          </w:p>
        </w:tc>
      </w:tr>
      <w:tr w:rsidR="004600B8" w:rsidRPr="004600B8" w14:paraId="30A1CE76" w14:textId="77777777">
        <w:trPr>
          <w:cantSplit/>
          <w:trHeight w:val="284"/>
        </w:trPr>
        <w:tc>
          <w:tcPr>
            <w:tcW w:w="774" w:type="dxa"/>
            <w:vAlign w:val="center"/>
          </w:tcPr>
          <w:p w14:paraId="387A128D" w14:textId="77777777" w:rsidR="006D72E3" w:rsidRPr="004600B8" w:rsidRDefault="003B2711">
            <w:pPr>
              <w:pStyle w:val="af7"/>
              <w:snapToGrid w:val="0"/>
              <w:jc w:val="center"/>
              <w:rPr>
                <w:rFonts w:hAnsi="宋体"/>
                <w:sz w:val="18"/>
                <w:lang w:val="en-US"/>
              </w:rPr>
            </w:pPr>
            <w:r w:rsidRPr="004600B8">
              <w:rPr>
                <w:rFonts w:hAnsi="宋体" w:hint="eastAsia"/>
                <w:sz w:val="18"/>
                <w:lang w:val="en-US"/>
              </w:rPr>
              <w:t>4</w:t>
            </w:r>
          </w:p>
        </w:tc>
        <w:tc>
          <w:tcPr>
            <w:tcW w:w="2340" w:type="dxa"/>
            <w:vAlign w:val="center"/>
          </w:tcPr>
          <w:p w14:paraId="3E268E81" w14:textId="77777777" w:rsidR="006D72E3" w:rsidRPr="004600B8" w:rsidRDefault="003B2711">
            <w:pPr>
              <w:pStyle w:val="af7"/>
              <w:snapToGrid w:val="0"/>
              <w:jc w:val="center"/>
              <w:rPr>
                <w:rFonts w:hAnsi="宋体"/>
                <w:sz w:val="18"/>
                <w:lang w:val="en-US"/>
              </w:rPr>
            </w:pPr>
            <w:r w:rsidRPr="004600B8">
              <w:rPr>
                <w:rFonts w:hAnsi="宋体" w:hint="eastAsia"/>
                <w:sz w:val="18"/>
                <w:lang w:val="en-US"/>
              </w:rPr>
              <w:t>温度</w:t>
            </w:r>
          </w:p>
        </w:tc>
        <w:tc>
          <w:tcPr>
            <w:tcW w:w="2977" w:type="dxa"/>
            <w:vAlign w:val="center"/>
          </w:tcPr>
          <w:p w14:paraId="6835B830" w14:textId="77777777" w:rsidR="006D72E3" w:rsidRPr="004600B8" w:rsidRDefault="003B2711">
            <w:pPr>
              <w:pStyle w:val="af7"/>
              <w:snapToGrid w:val="0"/>
              <w:jc w:val="center"/>
              <w:rPr>
                <w:rFonts w:hAnsi="宋体"/>
                <w:sz w:val="18"/>
                <w:lang w:val="en-US"/>
              </w:rPr>
            </w:pPr>
            <w:r w:rsidRPr="004600B8">
              <w:rPr>
                <w:rFonts w:hAnsi="宋体" w:hint="eastAsia"/>
                <w:sz w:val="18"/>
                <w:lang w:val="en-US"/>
              </w:rPr>
              <w:t>0℃～</w:t>
            </w:r>
            <w:r w:rsidRPr="004600B8">
              <w:rPr>
                <w:rFonts w:hAnsi="宋体"/>
                <w:sz w:val="18"/>
                <w:lang w:val="en-US"/>
              </w:rPr>
              <w:t>7</w:t>
            </w:r>
            <w:r w:rsidRPr="004600B8">
              <w:rPr>
                <w:rFonts w:hAnsi="宋体" w:hint="eastAsia"/>
                <w:sz w:val="18"/>
                <w:lang w:val="en-US"/>
              </w:rPr>
              <w:t>0℃</w:t>
            </w:r>
          </w:p>
        </w:tc>
        <w:tc>
          <w:tcPr>
            <w:tcW w:w="2835" w:type="dxa"/>
            <w:vAlign w:val="center"/>
          </w:tcPr>
          <w:p w14:paraId="6FE7F4A8" w14:textId="77777777" w:rsidR="006D72E3" w:rsidRPr="004600B8" w:rsidRDefault="003B2711">
            <w:pPr>
              <w:pStyle w:val="af7"/>
              <w:snapToGrid w:val="0"/>
              <w:jc w:val="center"/>
              <w:rPr>
                <w:rFonts w:hAnsi="宋体"/>
                <w:sz w:val="18"/>
                <w:lang w:val="en-US"/>
              </w:rPr>
            </w:pPr>
            <w:r w:rsidRPr="004600B8">
              <w:rPr>
                <w:rFonts w:hAnsi="宋体" w:hint="eastAsia"/>
                <w:sz w:val="18"/>
                <w:lang w:val="en-US"/>
              </w:rPr>
              <w:t>0</w:t>
            </w:r>
            <w:r w:rsidRPr="004600B8">
              <w:rPr>
                <w:rFonts w:hAnsi="宋体"/>
                <w:sz w:val="18"/>
                <w:lang w:val="en-US"/>
              </w:rPr>
              <w:t xml:space="preserve">.5 </w:t>
            </w:r>
            <w:r w:rsidRPr="004600B8">
              <w:rPr>
                <w:rFonts w:hAnsi="宋体" w:hint="eastAsia"/>
                <w:sz w:val="18"/>
                <w:lang w:val="en-US"/>
              </w:rPr>
              <w:t>℃</w:t>
            </w:r>
          </w:p>
        </w:tc>
      </w:tr>
    </w:tbl>
    <w:p w14:paraId="4A7A6167" w14:textId="77777777" w:rsidR="006D72E3" w:rsidRDefault="003B2711">
      <w:pPr>
        <w:pStyle w:val="affff5"/>
        <w:numPr>
          <w:ilvl w:val="0"/>
          <w:numId w:val="12"/>
        </w:numPr>
        <w:spacing w:beforeLines="100" w:before="312" w:afterLines="100" w:after="312"/>
        <w:rPr>
          <w:rFonts w:ascii="Times New Roman"/>
        </w:rPr>
      </w:pPr>
      <w:bookmarkStart w:id="136" w:name="_Toc170561357"/>
      <w:bookmarkEnd w:id="135"/>
      <w:r>
        <w:rPr>
          <w:rFonts w:ascii="Times New Roman" w:hint="eastAsia"/>
        </w:rPr>
        <w:t>初次</w:t>
      </w:r>
      <w:r>
        <w:rPr>
          <w:rFonts w:hint="eastAsia"/>
        </w:rPr>
        <w:t>鉴定</w:t>
      </w:r>
      <w:bookmarkEnd w:id="136"/>
    </w:p>
    <w:p w14:paraId="53F792C5" w14:textId="77777777" w:rsidR="006D72E3" w:rsidRDefault="003B2711">
      <w:pPr>
        <w:pStyle w:val="aff5"/>
        <w:numPr>
          <w:ilvl w:val="0"/>
          <w:numId w:val="16"/>
        </w:numPr>
        <w:spacing w:afterLines="50" w:after="156"/>
        <w:rPr>
          <w:rFonts w:ascii="黑体"/>
        </w:rPr>
      </w:pPr>
      <w:bookmarkStart w:id="137" w:name="_Toc170561358"/>
      <w:r>
        <w:rPr>
          <w:rFonts w:ascii="黑体" w:hint="eastAsia"/>
        </w:rPr>
        <w:t>一致性检查</w:t>
      </w:r>
      <w:bookmarkEnd w:id="137"/>
    </w:p>
    <w:p w14:paraId="5BC66E0D" w14:textId="77777777" w:rsidR="006D72E3" w:rsidRDefault="003B2711">
      <w:pPr>
        <w:pStyle w:val="aff3"/>
        <w:numPr>
          <w:ilvl w:val="0"/>
          <w:numId w:val="17"/>
        </w:numPr>
        <w:spacing w:afterLines="50" w:after="156"/>
        <w:ind w:left="0" w:firstLineChars="0" w:firstLine="0"/>
        <w:rPr>
          <w:rFonts w:ascii="黑体" w:eastAsia="黑体"/>
        </w:rPr>
      </w:pPr>
      <w:r>
        <w:rPr>
          <w:rFonts w:ascii="黑体" w:eastAsia="黑体" w:hint="eastAsia"/>
        </w:rPr>
        <w:t>检查内容和方法</w:t>
      </w:r>
    </w:p>
    <w:p w14:paraId="6678C46F" w14:textId="77777777" w:rsidR="006D72E3" w:rsidRDefault="003B2711">
      <w:pPr>
        <w:pStyle w:val="aff4"/>
        <w:ind w:firstLineChars="200" w:firstLine="420"/>
        <w:rPr>
          <w:rFonts w:ascii="宋体" w:eastAsia="宋体" w:hAnsi="宋体"/>
        </w:rPr>
      </w:pPr>
      <w:r>
        <w:rPr>
          <w:rFonts w:ascii="宋体" w:eastAsia="宋体" w:hAnsi="宋体" w:hint="eastAsia"/>
        </w:rPr>
        <w:t>一致性检查的项目、允许变化的限制范围及检查方法见表</w:t>
      </w:r>
      <w:r>
        <w:rPr>
          <w:rFonts w:ascii="宋体" w:eastAsia="宋体" w:hAnsi="宋体"/>
        </w:rPr>
        <w:t>4</w:t>
      </w:r>
      <w:r>
        <w:rPr>
          <w:rFonts w:ascii="宋体" w:eastAsia="宋体" w:hAnsi="宋体" w:hint="eastAsia"/>
        </w:rPr>
        <w:t>。制造商填报的产品规格表的设计值应与其提供的产品执行标准、产品使用说明书所描述的产品技术规格值相一致。对照产品规格表的设计值对样机的相应项目进行一致性检查。</w:t>
      </w:r>
      <w:bookmarkStart w:id="138" w:name="_Hlk168656079"/>
    </w:p>
    <w:p w14:paraId="4214BCC0" w14:textId="494F259D" w:rsidR="006D72E3" w:rsidRDefault="003B2711">
      <w:pPr>
        <w:pStyle w:val="a6"/>
        <w:numPr>
          <w:ilvl w:val="0"/>
          <w:numId w:val="0"/>
        </w:numPr>
        <w:adjustRightInd w:val="0"/>
        <w:snapToGrid w:val="0"/>
        <w:spacing w:beforeLines="50" w:before="156" w:afterLines="50" w:after="156"/>
      </w:pPr>
      <w:r>
        <w:rPr>
          <w:rFonts w:hint="eastAsia"/>
        </w:rPr>
        <w:t>表</w:t>
      </w:r>
      <w:r>
        <w:t>4</w:t>
      </w:r>
      <w:r>
        <w:rPr>
          <w:rFonts w:hint="eastAsia"/>
        </w:rPr>
        <w:t xml:space="preserve">  一致性检查项目、限制范围及检查方法</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0"/>
        <w:gridCol w:w="3246"/>
        <w:gridCol w:w="1855"/>
        <w:gridCol w:w="3700"/>
      </w:tblGrid>
      <w:tr w:rsidR="006D72E3" w14:paraId="2589CC2C" w14:textId="77777777">
        <w:trPr>
          <w:cantSplit/>
          <w:trHeight w:val="284"/>
          <w:jc w:val="center"/>
        </w:trPr>
        <w:tc>
          <w:tcPr>
            <w:tcW w:w="770" w:type="dxa"/>
            <w:vAlign w:val="center"/>
          </w:tcPr>
          <w:p w14:paraId="3099F734" w14:textId="77777777" w:rsidR="006D72E3" w:rsidRDefault="003B2711">
            <w:pPr>
              <w:adjustRightInd w:val="0"/>
              <w:contextualSpacing/>
              <w:jc w:val="center"/>
              <w:rPr>
                <w:rFonts w:ascii="宋体" w:hAnsi="宋体"/>
                <w:kern w:val="0"/>
                <w:sz w:val="18"/>
                <w:szCs w:val="18"/>
              </w:rPr>
            </w:pPr>
            <w:r>
              <w:rPr>
                <w:rFonts w:ascii="宋体" w:hAnsi="宋体" w:hint="eastAsia"/>
                <w:kern w:val="0"/>
                <w:sz w:val="18"/>
                <w:szCs w:val="18"/>
              </w:rPr>
              <w:t>序号</w:t>
            </w:r>
          </w:p>
        </w:tc>
        <w:tc>
          <w:tcPr>
            <w:tcW w:w="3246" w:type="dxa"/>
            <w:vAlign w:val="center"/>
          </w:tcPr>
          <w:p w14:paraId="1DAD5D7C" w14:textId="77777777" w:rsidR="006D72E3" w:rsidRDefault="003B2711">
            <w:pPr>
              <w:adjustRightInd w:val="0"/>
              <w:contextualSpacing/>
              <w:jc w:val="center"/>
              <w:rPr>
                <w:rFonts w:ascii="宋体" w:hAnsi="宋体"/>
                <w:kern w:val="0"/>
                <w:sz w:val="18"/>
                <w:szCs w:val="18"/>
              </w:rPr>
            </w:pPr>
            <w:r>
              <w:rPr>
                <w:rFonts w:ascii="宋体" w:hAnsi="宋体" w:hint="eastAsia"/>
                <w:kern w:val="0"/>
                <w:sz w:val="18"/>
                <w:szCs w:val="18"/>
              </w:rPr>
              <w:t>检查项目</w:t>
            </w:r>
          </w:p>
        </w:tc>
        <w:tc>
          <w:tcPr>
            <w:tcW w:w="1855" w:type="dxa"/>
            <w:vAlign w:val="center"/>
          </w:tcPr>
          <w:p w14:paraId="1EE81E7D" w14:textId="77777777" w:rsidR="006D72E3" w:rsidRDefault="003B2711">
            <w:pPr>
              <w:adjustRightInd w:val="0"/>
              <w:contextualSpacing/>
              <w:jc w:val="center"/>
              <w:rPr>
                <w:rFonts w:ascii="宋体" w:hAnsi="宋体"/>
                <w:kern w:val="0"/>
                <w:sz w:val="18"/>
                <w:szCs w:val="18"/>
              </w:rPr>
            </w:pPr>
            <w:r>
              <w:rPr>
                <w:rFonts w:ascii="宋体" w:hAnsi="宋体" w:hint="eastAsia"/>
                <w:kern w:val="0"/>
                <w:sz w:val="18"/>
                <w:szCs w:val="18"/>
              </w:rPr>
              <w:t>限制范围</w:t>
            </w:r>
          </w:p>
        </w:tc>
        <w:tc>
          <w:tcPr>
            <w:tcW w:w="3700" w:type="dxa"/>
            <w:vAlign w:val="center"/>
          </w:tcPr>
          <w:p w14:paraId="49E65CFA" w14:textId="77777777" w:rsidR="006D72E3" w:rsidRDefault="003B2711">
            <w:pPr>
              <w:adjustRightInd w:val="0"/>
              <w:contextualSpacing/>
              <w:jc w:val="center"/>
              <w:rPr>
                <w:rFonts w:ascii="宋体" w:hAnsi="宋体"/>
                <w:kern w:val="0"/>
                <w:sz w:val="18"/>
                <w:szCs w:val="18"/>
              </w:rPr>
            </w:pPr>
            <w:r>
              <w:rPr>
                <w:rFonts w:ascii="宋体" w:hAnsi="宋体" w:hint="eastAsia"/>
                <w:kern w:val="0"/>
                <w:sz w:val="18"/>
                <w:szCs w:val="18"/>
              </w:rPr>
              <w:t>检查方法</w:t>
            </w:r>
          </w:p>
        </w:tc>
      </w:tr>
      <w:tr w:rsidR="00D51B13" w14:paraId="72F9D318" w14:textId="77777777">
        <w:trPr>
          <w:cantSplit/>
          <w:trHeight w:val="284"/>
          <w:jc w:val="center"/>
        </w:trPr>
        <w:tc>
          <w:tcPr>
            <w:tcW w:w="770" w:type="dxa"/>
            <w:vAlign w:val="center"/>
          </w:tcPr>
          <w:p w14:paraId="326A764C" w14:textId="77777777" w:rsidR="00D51B13" w:rsidRDefault="00D51B13" w:rsidP="00D51B13">
            <w:pPr>
              <w:adjustRightInd w:val="0"/>
              <w:contextualSpacing/>
              <w:jc w:val="center"/>
              <w:rPr>
                <w:rFonts w:ascii="宋体" w:hAnsi="宋体"/>
                <w:kern w:val="0"/>
                <w:sz w:val="18"/>
                <w:szCs w:val="18"/>
              </w:rPr>
            </w:pPr>
            <w:r>
              <w:rPr>
                <w:rFonts w:hAnsi="宋体" w:hint="eastAsia"/>
                <w:sz w:val="18"/>
                <w:szCs w:val="18"/>
              </w:rPr>
              <w:t>1</w:t>
            </w:r>
          </w:p>
        </w:tc>
        <w:tc>
          <w:tcPr>
            <w:tcW w:w="3246" w:type="dxa"/>
            <w:vAlign w:val="center"/>
          </w:tcPr>
          <w:p w14:paraId="394911EF" w14:textId="7A5B81FC"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型号名称</w:t>
            </w:r>
          </w:p>
        </w:tc>
        <w:tc>
          <w:tcPr>
            <w:tcW w:w="1855" w:type="dxa"/>
            <w:vAlign w:val="center"/>
          </w:tcPr>
          <w:p w14:paraId="4341CCE0"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一致</w:t>
            </w:r>
          </w:p>
        </w:tc>
        <w:tc>
          <w:tcPr>
            <w:tcW w:w="3700" w:type="dxa"/>
            <w:vAlign w:val="center"/>
          </w:tcPr>
          <w:p w14:paraId="4E5D790D"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核对</w:t>
            </w:r>
          </w:p>
        </w:tc>
      </w:tr>
      <w:tr w:rsidR="00D51B13" w14:paraId="74597950" w14:textId="77777777">
        <w:trPr>
          <w:cantSplit/>
          <w:trHeight w:val="284"/>
          <w:jc w:val="center"/>
        </w:trPr>
        <w:tc>
          <w:tcPr>
            <w:tcW w:w="770" w:type="dxa"/>
            <w:vAlign w:val="center"/>
          </w:tcPr>
          <w:p w14:paraId="752424B8"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2</w:t>
            </w:r>
          </w:p>
        </w:tc>
        <w:tc>
          <w:tcPr>
            <w:tcW w:w="3246" w:type="dxa"/>
            <w:vAlign w:val="center"/>
          </w:tcPr>
          <w:p w14:paraId="06A1A15B" w14:textId="62A7CE42"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烫</w:t>
            </w:r>
            <w:proofErr w:type="gramStart"/>
            <w:r>
              <w:rPr>
                <w:rFonts w:ascii="宋体" w:hAnsi="宋体" w:hint="eastAsia"/>
                <w:kern w:val="0"/>
                <w:sz w:val="18"/>
                <w:szCs w:val="18"/>
              </w:rPr>
              <w:t>毛段数量</w:t>
            </w:r>
            <w:proofErr w:type="gramEnd"/>
          </w:p>
        </w:tc>
        <w:tc>
          <w:tcPr>
            <w:tcW w:w="1855" w:type="dxa"/>
            <w:vAlign w:val="center"/>
          </w:tcPr>
          <w:p w14:paraId="01B7D2F0"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一致</w:t>
            </w:r>
          </w:p>
        </w:tc>
        <w:tc>
          <w:tcPr>
            <w:tcW w:w="3700" w:type="dxa"/>
            <w:vAlign w:val="center"/>
          </w:tcPr>
          <w:p w14:paraId="0424017B"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核对</w:t>
            </w:r>
          </w:p>
        </w:tc>
      </w:tr>
      <w:tr w:rsidR="00D51B13" w14:paraId="396C44D2" w14:textId="77777777">
        <w:trPr>
          <w:cantSplit/>
          <w:trHeight w:val="284"/>
          <w:jc w:val="center"/>
        </w:trPr>
        <w:tc>
          <w:tcPr>
            <w:tcW w:w="770" w:type="dxa"/>
            <w:vAlign w:val="center"/>
          </w:tcPr>
          <w:p w14:paraId="278FFAA6"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3</w:t>
            </w:r>
          </w:p>
        </w:tc>
        <w:tc>
          <w:tcPr>
            <w:tcW w:w="3246" w:type="dxa"/>
            <w:vAlign w:val="center"/>
          </w:tcPr>
          <w:p w14:paraId="598F81F4" w14:textId="5DC3A58D"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搅拌型式</w:t>
            </w:r>
          </w:p>
        </w:tc>
        <w:tc>
          <w:tcPr>
            <w:tcW w:w="1855" w:type="dxa"/>
          </w:tcPr>
          <w:p w14:paraId="71794AB3" w14:textId="52EF81B0"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一致</w:t>
            </w:r>
          </w:p>
        </w:tc>
        <w:tc>
          <w:tcPr>
            <w:tcW w:w="3700" w:type="dxa"/>
            <w:vAlign w:val="center"/>
          </w:tcPr>
          <w:p w14:paraId="5533A5CB"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核对</w:t>
            </w:r>
          </w:p>
        </w:tc>
      </w:tr>
      <w:tr w:rsidR="00D51B13" w14:paraId="6A7A4E2B" w14:textId="77777777">
        <w:trPr>
          <w:cantSplit/>
          <w:trHeight w:val="284"/>
          <w:jc w:val="center"/>
        </w:trPr>
        <w:tc>
          <w:tcPr>
            <w:tcW w:w="770" w:type="dxa"/>
            <w:vAlign w:val="center"/>
          </w:tcPr>
          <w:p w14:paraId="09991199"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4</w:t>
            </w:r>
          </w:p>
        </w:tc>
        <w:tc>
          <w:tcPr>
            <w:tcW w:w="3246" w:type="dxa"/>
            <w:vAlign w:val="center"/>
          </w:tcPr>
          <w:p w14:paraId="5044BDDF" w14:textId="30AE9E9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加热型式</w:t>
            </w:r>
          </w:p>
        </w:tc>
        <w:tc>
          <w:tcPr>
            <w:tcW w:w="1855" w:type="dxa"/>
            <w:vAlign w:val="center"/>
          </w:tcPr>
          <w:p w14:paraId="7835030D"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一致</w:t>
            </w:r>
          </w:p>
        </w:tc>
        <w:tc>
          <w:tcPr>
            <w:tcW w:w="3700" w:type="dxa"/>
            <w:vAlign w:val="center"/>
          </w:tcPr>
          <w:p w14:paraId="24C31145"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核对</w:t>
            </w:r>
          </w:p>
        </w:tc>
      </w:tr>
      <w:tr w:rsidR="00D51B13" w14:paraId="13AECC54" w14:textId="77777777">
        <w:trPr>
          <w:cantSplit/>
          <w:trHeight w:val="284"/>
          <w:jc w:val="center"/>
        </w:trPr>
        <w:tc>
          <w:tcPr>
            <w:tcW w:w="770" w:type="dxa"/>
            <w:vAlign w:val="center"/>
          </w:tcPr>
          <w:p w14:paraId="7115BA1C"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5</w:t>
            </w:r>
          </w:p>
        </w:tc>
        <w:tc>
          <w:tcPr>
            <w:tcW w:w="3246" w:type="dxa"/>
            <w:vAlign w:val="center"/>
          </w:tcPr>
          <w:p w14:paraId="6991B2FD" w14:textId="41347AD8"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烫</w:t>
            </w:r>
            <w:proofErr w:type="gramStart"/>
            <w:r>
              <w:rPr>
                <w:rFonts w:ascii="宋体" w:hAnsi="宋体" w:hint="eastAsia"/>
                <w:kern w:val="0"/>
                <w:sz w:val="18"/>
                <w:szCs w:val="18"/>
              </w:rPr>
              <w:t>毛段有效烫</w:t>
            </w:r>
            <w:proofErr w:type="gramEnd"/>
            <w:r>
              <w:rPr>
                <w:rFonts w:ascii="宋体" w:hAnsi="宋体" w:hint="eastAsia"/>
                <w:kern w:val="0"/>
                <w:sz w:val="18"/>
                <w:szCs w:val="18"/>
              </w:rPr>
              <w:t>毛长度</w:t>
            </w:r>
          </w:p>
        </w:tc>
        <w:tc>
          <w:tcPr>
            <w:tcW w:w="1855" w:type="dxa"/>
            <w:vAlign w:val="center"/>
          </w:tcPr>
          <w:p w14:paraId="158C86A1" w14:textId="47605A4E" w:rsidR="00D51B13" w:rsidRDefault="00596C0B" w:rsidP="00D51B13">
            <w:pPr>
              <w:adjustRightInd w:val="0"/>
              <w:contextualSpacing/>
              <w:jc w:val="center"/>
              <w:rPr>
                <w:rFonts w:ascii="宋体" w:hAnsi="宋体"/>
                <w:kern w:val="0"/>
                <w:sz w:val="18"/>
                <w:szCs w:val="18"/>
              </w:rPr>
            </w:pPr>
            <w:r w:rsidRPr="00596C0B">
              <w:rPr>
                <w:rFonts w:ascii="宋体" w:hAnsi="宋体" w:hint="eastAsia"/>
                <w:kern w:val="0"/>
                <w:sz w:val="18"/>
                <w:szCs w:val="18"/>
              </w:rPr>
              <w:t>变化幅度≤1%</w:t>
            </w:r>
          </w:p>
        </w:tc>
        <w:tc>
          <w:tcPr>
            <w:tcW w:w="3700" w:type="dxa"/>
            <w:vAlign w:val="center"/>
          </w:tcPr>
          <w:p w14:paraId="4B15857C" w14:textId="260F9851"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测量</w:t>
            </w:r>
          </w:p>
        </w:tc>
      </w:tr>
      <w:tr w:rsidR="00D51B13" w14:paraId="6CA7B0A0" w14:textId="77777777">
        <w:trPr>
          <w:cantSplit/>
          <w:trHeight w:val="284"/>
          <w:jc w:val="center"/>
        </w:trPr>
        <w:tc>
          <w:tcPr>
            <w:tcW w:w="770" w:type="dxa"/>
            <w:vAlign w:val="center"/>
          </w:tcPr>
          <w:p w14:paraId="33E163AB"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6</w:t>
            </w:r>
          </w:p>
        </w:tc>
        <w:tc>
          <w:tcPr>
            <w:tcW w:w="3246" w:type="dxa"/>
            <w:vAlign w:val="center"/>
          </w:tcPr>
          <w:p w14:paraId="68B976F4" w14:textId="279D248E"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总有效烫毛长度</w:t>
            </w:r>
          </w:p>
        </w:tc>
        <w:tc>
          <w:tcPr>
            <w:tcW w:w="1855" w:type="dxa"/>
            <w:vAlign w:val="center"/>
          </w:tcPr>
          <w:p w14:paraId="2E1554B2"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一致</w:t>
            </w:r>
          </w:p>
        </w:tc>
        <w:tc>
          <w:tcPr>
            <w:tcW w:w="3700" w:type="dxa"/>
            <w:vAlign w:val="center"/>
          </w:tcPr>
          <w:p w14:paraId="035EF348" w14:textId="6735A87D"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测量</w:t>
            </w:r>
          </w:p>
        </w:tc>
      </w:tr>
      <w:tr w:rsidR="00D51B13" w14:paraId="601AE90E" w14:textId="77777777">
        <w:trPr>
          <w:cantSplit/>
          <w:trHeight w:val="284"/>
          <w:jc w:val="center"/>
        </w:trPr>
        <w:tc>
          <w:tcPr>
            <w:tcW w:w="770" w:type="dxa"/>
            <w:vAlign w:val="center"/>
          </w:tcPr>
          <w:p w14:paraId="782FCF0D" w14:textId="77777777" w:rsidR="00D51B13" w:rsidRDefault="00D51B13" w:rsidP="00D51B13">
            <w:pPr>
              <w:adjustRightInd w:val="0"/>
              <w:contextualSpacing/>
              <w:jc w:val="center"/>
              <w:rPr>
                <w:rFonts w:ascii="宋体" w:hAnsi="宋体"/>
                <w:kern w:val="0"/>
                <w:sz w:val="18"/>
                <w:szCs w:val="18"/>
              </w:rPr>
            </w:pPr>
            <w:r>
              <w:rPr>
                <w:rFonts w:ascii="宋体" w:hAnsi="宋体"/>
                <w:kern w:val="0"/>
                <w:sz w:val="18"/>
                <w:szCs w:val="18"/>
              </w:rPr>
              <w:lastRenderedPageBreak/>
              <w:t>7</w:t>
            </w:r>
          </w:p>
        </w:tc>
        <w:tc>
          <w:tcPr>
            <w:tcW w:w="3246" w:type="dxa"/>
            <w:vAlign w:val="center"/>
          </w:tcPr>
          <w:p w14:paraId="5D271956" w14:textId="7C81C044"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搅拌电机数量</w:t>
            </w:r>
          </w:p>
        </w:tc>
        <w:tc>
          <w:tcPr>
            <w:tcW w:w="1855" w:type="dxa"/>
            <w:vAlign w:val="center"/>
          </w:tcPr>
          <w:p w14:paraId="4003DC92"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一致</w:t>
            </w:r>
          </w:p>
        </w:tc>
        <w:tc>
          <w:tcPr>
            <w:tcW w:w="3700" w:type="dxa"/>
            <w:vAlign w:val="center"/>
          </w:tcPr>
          <w:p w14:paraId="6F31AF31"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核对</w:t>
            </w:r>
          </w:p>
        </w:tc>
      </w:tr>
      <w:tr w:rsidR="00D51B13" w14:paraId="42C84CBB" w14:textId="77777777">
        <w:trPr>
          <w:cantSplit/>
          <w:trHeight w:val="284"/>
          <w:jc w:val="center"/>
        </w:trPr>
        <w:tc>
          <w:tcPr>
            <w:tcW w:w="770" w:type="dxa"/>
            <w:vAlign w:val="center"/>
          </w:tcPr>
          <w:p w14:paraId="036B9A7A"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8</w:t>
            </w:r>
          </w:p>
        </w:tc>
        <w:tc>
          <w:tcPr>
            <w:tcW w:w="3246" w:type="dxa"/>
            <w:vAlign w:val="center"/>
          </w:tcPr>
          <w:p w14:paraId="5211EC5F" w14:textId="2D7EC6EF"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搅拌电机额定功率</w:t>
            </w:r>
          </w:p>
        </w:tc>
        <w:tc>
          <w:tcPr>
            <w:tcW w:w="1855" w:type="dxa"/>
            <w:vAlign w:val="center"/>
          </w:tcPr>
          <w:p w14:paraId="14A5DF3E"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一致</w:t>
            </w:r>
          </w:p>
        </w:tc>
        <w:tc>
          <w:tcPr>
            <w:tcW w:w="3700" w:type="dxa"/>
            <w:vAlign w:val="center"/>
          </w:tcPr>
          <w:p w14:paraId="3A720220"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核对</w:t>
            </w:r>
          </w:p>
        </w:tc>
      </w:tr>
      <w:tr w:rsidR="00D51B13" w14:paraId="3CFC6390" w14:textId="77777777">
        <w:trPr>
          <w:cantSplit/>
          <w:trHeight w:val="284"/>
          <w:jc w:val="center"/>
        </w:trPr>
        <w:tc>
          <w:tcPr>
            <w:tcW w:w="770" w:type="dxa"/>
            <w:vAlign w:val="center"/>
          </w:tcPr>
          <w:p w14:paraId="19348A3D"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9</w:t>
            </w:r>
          </w:p>
        </w:tc>
        <w:tc>
          <w:tcPr>
            <w:tcW w:w="3246" w:type="dxa"/>
            <w:vAlign w:val="center"/>
          </w:tcPr>
          <w:p w14:paraId="0FA7F3A5" w14:textId="3C384C6D"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搅拌风机数量</w:t>
            </w:r>
          </w:p>
        </w:tc>
        <w:tc>
          <w:tcPr>
            <w:tcW w:w="1855" w:type="dxa"/>
            <w:vAlign w:val="center"/>
          </w:tcPr>
          <w:p w14:paraId="393ABE3C"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一致</w:t>
            </w:r>
          </w:p>
        </w:tc>
        <w:tc>
          <w:tcPr>
            <w:tcW w:w="3700" w:type="dxa"/>
            <w:vAlign w:val="center"/>
          </w:tcPr>
          <w:p w14:paraId="1DA0CD9B"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核对</w:t>
            </w:r>
          </w:p>
        </w:tc>
      </w:tr>
      <w:tr w:rsidR="00D51B13" w14:paraId="6AF37C1C" w14:textId="77777777">
        <w:trPr>
          <w:cantSplit/>
          <w:trHeight w:val="284"/>
          <w:jc w:val="center"/>
        </w:trPr>
        <w:tc>
          <w:tcPr>
            <w:tcW w:w="770" w:type="dxa"/>
            <w:vAlign w:val="center"/>
          </w:tcPr>
          <w:p w14:paraId="39846441"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0</w:t>
            </w:r>
          </w:p>
        </w:tc>
        <w:tc>
          <w:tcPr>
            <w:tcW w:w="3246" w:type="dxa"/>
            <w:vAlign w:val="center"/>
          </w:tcPr>
          <w:p w14:paraId="2706DC65" w14:textId="56409683"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搅拌风机额定功率</w:t>
            </w:r>
          </w:p>
        </w:tc>
        <w:tc>
          <w:tcPr>
            <w:tcW w:w="1855" w:type="dxa"/>
            <w:vAlign w:val="center"/>
          </w:tcPr>
          <w:p w14:paraId="4D41CCCE"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一致</w:t>
            </w:r>
          </w:p>
        </w:tc>
        <w:tc>
          <w:tcPr>
            <w:tcW w:w="3700" w:type="dxa"/>
            <w:vAlign w:val="center"/>
          </w:tcPr>
          <w:p w14:paraId="705AEAED" w14:textId="7B998612" w:rsidR="00D51B13" w:rsidRDefault="00D51B13" w:rsidP="00D51B13">
            <w:pPr>
              <w:adjustRightInd w:val="0"/>
              <w:contextualSpacing/>
              <w:jc w:val="center"/>
              <w:rPr>
                <w:rFonts w:ascii="宋体" w:hAnsi="宋体"/>
                <w:kern w:val="0"/>
                <w:sz w:val="18"/>
                <w:szCs w:val="18"/>
              </w:rPr>
            </w:pPr>
            <w:r w:rsidRPr="00D51B13">
              <w:rPr>
                <w:rFonts w:ascii="宋体" w:hAnsi="宋体" w:hint="eastAsia"/>
                <w:kern w:val="0"/>
                <w:sz w:val="18"/>
                <w:szCs w:val="18"/>
              </w:rPr>
              <w:t>核对铭牌</w:t>
            </w:r>
          </w:p>
        </w:tc>
      </w:tr>
      <w:tr w:rsidR="00D51B13" w14:paraId="205F7296" w14:textId="77777777">
        <w:trPr>
          <w:cantSplit/>
          <w:trHeight w:val="284"/>
          <w:jc w:val="center"/>
        </w:trPr>
        <w:tc>
          <w:tcPr>
            <w:tcW w:w="770" w:type="dxa"/>
            <w:vAlign w:val="center"/>
          </w:tcPr>
          <w:p w14:paraId="19ED1B4F" w14:textId="77777777" w:rsidR="00D51B13" w:rsidRDefault="00D51B13" w:rsidP="00D51B13">
            <w:pPr>
              <w:adjustRightInd w:val="0"/>
              <w:contextualSpacing/>
              <w:jc w:val="center"/>
              <w:rPr>
                <w:rFonts w:ascii="宋体" w:hAnsi="宋体"/>
                <w:kern w:val="0"/>
                <w:sz w:val="18"/>
                <w:szCs w:val="18"/>
              </w:rPr>
            </w:pPr>
            <w:r>
              <w:rPr>
                <w:rFonts w:ascii="宋体" w:hAnsi="宋体"/>
                <w:kern w:val="0"/>
                <w:sz w:val="18"/>
                <w:szCs w:val="18"/>
              </w:rPr>
              <w:t>11</w:t>
            </w:r>
          </w:p>
        </w:tc>
        <w:tc>
          <w:tcPr>
            <w:tcW w:w="3246" w:type="dxa"/>
            <w:vAlign w:val="center"/>
          </w:tcPr>
          <w:p w14:paraId="383D7726" w14:textId="1D379940"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射流</w:t>
            </w:r>
            <w:proofErr w:type="gramStart"/>
            <w:r>
              <w:rPr>
                <w:rFonts w:ascii="宋体" w:hAnsi="宋体" w:hint="eastAsia"/>
                <w:kern w:val="0"/>
                <w:sz w:val="18"/>
                <w:szCs w:val="18"/>
              </w:rPr>
              <w:t>泵数量</w:t>
            </w:r>
            <w:proofErr w:type="gramEnd"/>
          </w:p>
        </w:tc>
        <w:tc>
          <w:tcPr>
            <w:tcW w:w="1855" w:type="dxa"/>
            <w:vAlign w:val="center"/>
          </w:tcPr>
          <w:p w14:paraId="2910B14A"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一致</w:t>
            </w:r>
          </w:p>
        </w:tc>
        <w:tc>
          <w:tcPr>
            <w:tcW w:w="3700" w:type="dxa"/>
            <w:vAlign w:val="center"/>
          </w:tcPr>
          <w:p w14:paraId="006E3E7A" w14:textId="34F02313" w:rsidR="00D51B13" w:rsidRDefault="004D556A" w:rsidP="00D51B13">
            <w:pPr>
              <w:adjustRightInd w:val="0"/>
              <w:contextualSpacing/>
              <w:jc w:val="center"/>
              <w:rPr>
                <w:rFonts w:ascii="宋体" w:hAnsi="宋体"/>
                <w:kern w:val="0"/>
                <w:sz w:val="18"/>
                <w:szCs w:val="18"/>
              </w:rPr>
            </w:pPr>
            <w:r>
              <w:rPr>
                <w:rFonts w:ascii="宋体" w:hAnsi="宋体" w:hint="eastAsia"/>
                <w:kern w:val="0"/>
                <w:sz w:val="18"/>
                <w:szCs w:val="18"/>
              </w:rPr>
              <w:t>核对</w:t>
            </w:r>
          </w:p>
        </w:tc>
      </w:tr>
      <w:tr w:rsidR="00D51B13" w14:paraId="4EEBF7FB" w14:textId="77777777">
        <w:trPr>
          <w:cantSplit/>
          <w:trHeight w:val="284"/>
          <w:jc w:val="center"/>
        </w:trPr>
        <w:tc>
          <w:tcPr>
            <w:tcW w:w="770" w:type="dxa"/>
            <w:vAlign w:val="center"/>
          </w:tcPr>
          <w:p w14:paraId="08BBBB0A"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2</w:t>
            </w:r>
          </w:p>
        </w:tc>
        <w:tc>
          <w:tcPr>
            <w:tcW w:w="3246" w:type="dxa"/>
            <w:vAlign w:val="center"/>
          </w:tcPr>
          <w:p w14:paraId="250325BF" w14:textId="68604BA2"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射流泵额定功率</w:t>
            </w:r>
          </w:p>
        </w:tc>
        <w:tc>
          <w:tcPr>
            <w:tcW w:w="1855" w:type="dxa"/>
            <w:vAlign w:val="center"/>
          </w:tcPr>
          <w:p w14:paraId="04CBC793"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一致</w:t>
            </w:r>
          </w:p>
        </w:tc>
        <w:tc>
          <w:tcPr>
            <w:tcW w:w="3700" w:type="dxa"/>
            <w:vAlign w:val="center"/>
          </w:tcPr>
          <w:p w14:paraId="18B4108F" w14:textId="2807AAD3" w:rsidR="00D51B13" w:rsidRDefault="00D51B13" w:rsidP="00D51B13">
            <w:pPr>
              <w:adjustRightInd w:val="0"/>
              <w:contextualSpacing/>
              <w:jc w:val="center"/>
              <w:rPr>
                <w:rFonts w:ascii="宋体" w:hAnsi="宋体"/>
                <w:kern w:val="0"/>
                <w:sz w:val="18"/>
                <w:szCs w:val="18"/>
              </w:rPr>
            </w:pPr>
            <w:r w:rsidRPr="00D51B13">
              <w:rPr>
                <w:rFonts w:ascii="宋体" w:hAnsi="宋体" w:hint="eastAsia"/>
                <w:kern w:val="0"/>
                <w:sz w:val="18"/>
                <w:szCs w:val="18"/>
              </w:rPr>
              <w:t>核对铭牌</w:t>
            </w:r>
          </w:p>
        </w:tc>
      </w:tr>
      <w:tr w:rsidR="00D51B13" w14:paraId="757D18FF" w14:textId="77777777">
        <w:trPr>
          <w:cantSplit/>
          <w:trHeight w:val="284"/>
          <w:jc w:val="center"/>
        </w:trPr>
        <w:tc>
          <w:tcPr>
            <w:tcW w:w="770" w:type="dxa"/>
            <w:vAlign w:val="center"/>
          </w:tcPr>
          <w:p w14:paraId="4D9538F4"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3</w:t>
            </w:r>
          </w:p>
        </w:tc>
        <w:tc>
          <w:tcPr>
            <w:tcW w:w="3246" w:type="dxa"/>
            <w:vAlign w:val="center"/>
          </w:tcPr>
          <w:p w14:paraId="70B6C5D9" w14:textId="7BD949E6"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烫毛通道型式</w:t>
            </w:r>
          </w:p>
        </w:tc>
        <w:tc>
          <w:tcPr>
            <w:tcW w:w="1855" w:type="dxa"/>
            <w:vAlign w:val="center"/>
          </w:tcPr>
          <w:p w14:paraId="2ED1148A"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一致</w:t>
            </w:r>
          </w:p>
        </w:tc>
        <w:tc>
          <w:tcPr>
            <w:tcW w:w="3700" w:type="dxa"/>
            <w:vAlign w:val="center"/>
          </w:tcPr>
          <w:p w14:paraId="260DAB9B" w14:textId="49313AF1"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核对</w:t>
            </w:r>
          </w:p>
        </w:tc>
      </w:tr>
      <w:tr w:rsidR="00D51B13" w14:paraId="4D8B510A" w14:textId="77777777">
        <w:trPr>
          <w:cantSplit/>
          <w:trHeight w:val="284"/>
          <w:jc w:val="center"/>
        </w:trPr>
        <w:tc>
          <w:tcPr>
            <w:tcW w:w="770" w:type="dxa"/>
            <w:vAlign w:val="center"/>
          </w:tcPr>
          <w:p w14:paraId="5B34D79C" w14:textId="77777777" w:rsidR="00D51B13" w:rsidRDefault="00D51B13" w:rsidP="00D51B13">
            <w:pPr>
              <w:adjustRightInd w:val="0"/>
              <w:contextualSpacing/>
              <w:jc w:val="center"/>
              <w:rPr>
                <w:rFonts w:ascii="宋体" w:hAnsi="宋体"/>
                <w:kern w:val="0"/>
                <w:sz w:val="18"/>
                <w:szCs w:val="18"/>
              </w:rPr>
            </w:pPr>
            <w:r>
              <w:rPr>
                <w:rFonts w:ascii="宋体" w:hAnsi="宋体"/>
                <w:kern w:val="0"/>
                <w:sz w:val="18"/>
                <w:szCs w:val="18"/>
              </w:rPr>
              <w:t>14</w:t>
            </w:r>
          </w:p>
        </w:tc>
        <w:tc>
          <w:tcPr>
            <w:tcW w:w="3246" w:type="dxa"/>
            <w:vAlign w:val="center"/>
          </w:tcPr>
          <w:p w14:paraId="154067F2" w14:textId="2577BCE6"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烫毛通道宽度</w:t>
            </w:r>
          </w:p>
        </w:tc>
        <w:tc>
          <w:tcPr>
            <w:tcW w:w="1855" w:type="dxa"/>
            <w:vAlign w:val="center"/>
          </w:tcPr>
          <w:p w14:paraId="62E07472"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一致</w:t>
            </w:r>
          </w:p>
        </w:tc>
        <w:tc>
          <w:tcPr>
            <w:tcW w:w="3700" w:type="dxa"/>
            <w:vAlign w:val="center"/>
          </w:tcPr>
          <w:p w14:paraId="57E028D5" w14:textId="5552FB26"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测量</w:t>
            </w:r>
          </w:p>
        </w:tc>
      </w:tr>
      <w:tr w:rsidR="00D51B13" w14:paraId="1476E614" w14:textId="77777777">
        <w:trPr>
          <w:cantSplit/>
          <w:trHeight w:val="284"/>
          <w:jc w:val="center"/>
        </w:trPr>
        <w:tc>
          <w:tcPr>
            <w:tcW w:w="770" w:type="dxa"/>
            <w:vAlign w:val="center"/>
          </w:tcPr>
          <w:p w14:paraId="74B0C86B"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5</w:t>
            </w:r>
          </w:p>
        </w:tc>
        <w:tc>
          <w:tcPr>
            <w:tcW w:w="3246" w:type="dxa"/>
            <w:vAlign w:val="center"/>
          </w:tcPr>
          <w:p w14:paraId="3D059E44" w14:textId="14637169" w:rsidR="00D51B13" w:rsidRDefault="00D51B13" w:rsidP="00D51B13">
            <w:pPr>
              <w:adjustRightInd w:val="0"/>
              <w:contextualSpacing/>
              <w:jc w:val="center"/>
              <w:rPr>
                <w:rFonts w:ascii="宋体" w:hAnsi="宋体"/>
                <w:kern w:val="0"/>
                <w:sz w:val="18"/>
                <w:szCs w:val="18"/>
              </w:rPr>
            </w:pPr>
            <w:proofErr w:type="gramStart"/>
            <w:r>
              <w:rPr>
                <w:rFonts w:ascii="宋体" w:hAnsi="宋体" w:hint="eastAsia"/>
                <w:kern w:val="0"/>
                <w:sz w:val="18"/>
                <w:szCs w:val="18"/>
              </w:rPr>
              <w:t>气杯总数</w:t>
            </w:r>
            <w:proofErr w:type="gramEnd"/>
            <w:r>
              <w:rPr>
                <w:rFonts w:ascii="宋体" w:hAnsi="宋体" w:hint="eastAsia"/>
                <w:kern w:val="0"/>
                <w:sz w:val="18"/>
                <w:szCs w:val="18"/>
              </w:rPr>
              <w:t>量</w:t>
            </w:r>
          </w:p>
        </w:tc>
        <w:tc>
          <w:tcPr>
            <w:tcW w:w="1855" w:type="dxa"/>
            <w:vAlign w:val="center"/>
          </w:tcPr>
          <w:p w14:paraId="1B95780A" w14:textId="56D3377C"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一致</w:t>
            </w:r>
          </w:p>
        </w:tc>
        <w:tc>
          <w:tcPr>
            <w:tcW w:w="3700" w:type="dxa"/>
            <w:vAlign w:val="center"/>
          </w:tcPr>
          <w:p w14:paraId="502AC93C" w14:textId="7A46A434"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核对</w:t>
            </w:r>
          </w:p>
        </w:tc>
      </w:tr>
      <w:tr w:rsidR="00D51B13" w14:paraId="158CDA1F" w14:textId="77777777">
        <w:trPr>
          <w:cantSplit/>
          <w:trHeight w:val="284"/>
          <w:jc w:val="center"/>
        </w:trPr>
        <w:tc>
          <w:tcPr>
            <w:tcW w:w="770" w:type="dxa"/>
            <w:vAlign w:val="center"/>
          </w:tcPr>
          <w:p w14:paraId="30655A98" w14:textId="77777777" w:rsidR="00D51B13" w:rsidRDefault="00D51B13" w:rsidP="00D51B13">
            <w:pPr>
              <w:adjustRightInd w:val="0"/>
              <w:contextualSpacing/>
              <w:jc w:val="center"/>
              <w:rPr>
                <w:rFonts w:ascii="宋体" w:hAnsi="宋体"/>
                <w:kern w:val="0"/>
                <w:sz w:val="18"/>
                <w:szCs w:val="18"/>
              </w:rPr>
            </w:pPr>
            <w:r>
              <w:rPr>
                <w:rFonts w:ascii="宋体" w:hAnsi="宋体"/>
                <w:kern w:val="0"/>
                <w:sz w:val="18"/>
                <w:szCs w:val="18"/>
              </w:rPr>
              <w:t>16</w:t>
            </w:r>
          </w:p>
        </w:tc>
        <w:tc>
          <w:tcPr>
            <w:tcW w:w="3246" w:type="dxa"/>
            <w:vAlign w:val="center"/>
          </w:tcPr>
          <w:p w14:paraId="3B513E14" w14:textId="6C228703"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射流器数量</w:t>
            </w:r>
          </w:p>
        </w:tc>
        <w:tc>
          <w:tcPr>
            <w:tcW w:w="1855" w:type="dxa"/>
            <w:vAlign w:val="center"/>
          </w:tcPr>
          <w:p w14:paraId="36C75C55" w14:textId="223C0B90"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一致</w:t>
            </w:r>
          </w:p>
        </w:tc>
        <w:tc>
          <w:tcPr>
            <w:tcW w:w="3700" w:type="dxa"/>
            <w:vAlign w:val="center"/>
          </w:tcPr>
          <w:p w14:paraId="192E0545"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核对</w:t>
            </w:r>
          </w:p>
        </w:tc>
      </w:tr>
      <w:tr w:rsidR="00D51B13" w14:paraId="65E05177" w14:textId="77777777">
        <w:trPr>
          <w:cantSplit/>
          <w:trHeight w:val="284"/>
          <w:jc w:val="center"/>
        </w:trPr>
        <w:tc>
          <w:tcPr>
            <w:tcW w:w="770" w:type="dxa"/>
            <w:vAlign w:val="center"/>
          </w:tcPr>
          <w:p w14:paraId="579897A0" w14:textId="77777777" w:rsidR="00D51B13" w:rsidRDefault="00D51B13" w:rsidP="00D51B13">
            <w:pPr>
              <w:adjustRightInd w:val="0"/>
              <w:contextualSpacing/>
              <w:jc w:val="center"/>
              <w:rPr>
                <w:rFonts w:ascii="宋体" w:hAnsi="宋体"/>
                <w:kern w:val="0"/>
                <w:sz w:val="18"/>
                <w:szCs w:val="18"/>
              </w:rPr>
            </w:pPr>
            <w:r>
              <w:rPr>
                <w:rFonts w:ascii="宋体" w:hAnsi="宋体"/>
                <w:kern w:val="0"/>
                <w:sz w:val="18"/>
                <w:szCs w:val="18"/>
              </w:rPr>
              <w:t>17</w:t>
            </w:r>
          </w:p>
        </w:tc>
        <w:tc>
          <w:tcPr>
            <w:tcW w:w="3246" w:type="dxa"/>
            <w:vAlign w:val="center"/>
          </w:tcPr>
          <w:p w14:paraId="13FDB017" w14:textId="0A69A54B"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搅拌</w:t>
            </w:r>
            <w:proofErr w:type="gramStart"/>
            <w:r>
              <w:rPr>
                <w:rFonts w:ascii="宋体" w:hAnsi="宋体" w:hint="eastAsia"/>
                <w:kern w:val="0"/>
                <w:sz w:val="18"/>
                <w:szCs w:val="18"/>
              </w:rPr>
              <w:t>风管排数</w:t>
            </w:r>
            <w:proofErr w:type="gramEnd"/>
          </w:p>
        </w:tc>
        <w:tc>
          <w:tcPr>
            <w:tcW w:w="1855" w:type="dxa"/>
            <w:vAlign w:val="center"/>
          </w:tcPr>
          <w:p w14:paraId="06592977" w14:textId="0E74D08A"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一致</w:t>
            </w:r>
          </w:p>
        </w:tc>
        <w:tc>
          <w:tcPr>
            <w:tcW w:w="3700" w:type="dxa"/>
            <w:vAlign w:val="center"/>
          </w:tcPr>
          <w:p w14:paraId="25987C2B"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核对</w:t>
            </w:r>
          </w:p>
        </w:tc>
      </w:tr>
      <w:tr w:rsidR="00D51B13" w14:paraId="3686ACBC" w14:textId="77777777">
        <w:trPr>
          <w:cantSplit/>
          <w:trHeight w:val="284"/>
          <w:jc w:val="center"/>
        </w:trPr>
        <w:tc>
          <w:tcPr>
            <w:tcW w:w="770" w:type="dxa"/>
            <w:vAlign w:val="center"/>
          </w:tcPr>
          <w:p w14:paraId="69A225E2"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8</w:t>
            </w:r>
          </w:p>
        </w:tc>
        <w:tc>
          <w:tcPr>
            <w:tcW w:w="3246" w:type="dxa"/>
            <w:vAlign w:val="center"/>
          </w:tcPr>
          <w:p w14:paraId="0C943F46" w14:textId="458C3B68"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蒸汽加热器数量</w:t>
            </w:r>
          </w:p>
        </w:tc>
        <w:tc>
          <w:tcPr>
            <w:tcW w:w="1855" w:type="dxa"/>
            <w:vAlign w:val="center"/>
          </w:tcPr>
          <w:p w14:paraId="2E4C10AF"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一致</w:t>
            </w:r>
          </w:p>
        </w:tc>
        <w:tc>
          <w:tcPr>
            <w:tcW w:w="3700" w:type="dxa"/>
            <w:vAlign w:val="center"/>
          </w:tcPr>
          <w:p w14:paraId="3728E284"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核对</w:t>
            </w:r>
          </w:p>
        </w:tc>
      </w:tr>
      <w:tr w:rsidR="00D51B13" w14:paraId="20B05BBF" w14:textId="77777777">
        <w:trPr>
          <w:cantSplit/>
          <w:trHeight w:val="284"/>
          <w:jc w:val="center"/>
        </w:trPr>
        <w:tc>
          <w:tcPr>
            <w:tcW w:w="770" w:type="dxa"/>
            <w:vAlign w:val="center"/>
          </w:tcPr>
          <w:p w14:paraId="679D6669"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9</w:t>
            </w:r>
          </w:p>
        </w:tc>
        <w:tc>
          <w:tcPr>
            <w:tcW w:w="3246" w:type="dxa"/>
            <w:vAlign w:val="center"/>
          </w:tcPr>
          <w:p w14:paraId="1C6EBA3D" w14:textId="55CFDD98"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蒸汽喷射器数量</w:t>
            </w:r>
          </w:p>
        </w:tc>
        <w:tc>
          <w:tcPr>
            <w:tcW w:w="1855" w:type="dxa"/>
            <w:vAlign w:val="center"/>
          </w:tcPr>
          <w:p w14:paraId="5EEB85CF"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一致</w:t>
            </w:r>
          </w:p>
        </w:tc>
        <w:tc>
          <w:tcPr>
            <w:tcW w:w="3700" w:type="dxa"/>
            <w:vAlign w:val="center"/>
          </w:tcPr>
          <w:p w14:paraId="0C793343"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核对</w:t>
            </w:r>
          </w:p>
        </w:tc>
      </w:tr>
      <w:tr w:rsidR="00D51B13" w14:paraId="745F1FDC" w14:textId="77777777">
        <w:trPr>
          <w:cantSplit/>
          <w:trHeight w:val="284"/>
          <w:jc w:val="center"/>
        </w:trPr>
        <w:tc>
          <w:tcPr>
            <w:tcW w:w="770" w:type="dxa"/>
            <w:vAlign w:val="center"/>
          </w:tcPr>
          <w:p w14:paraId="28BC7007"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2</w:t>
            </w:r>
            <w:r>
              <w:rPr>
                <w:rFonts w:ascii="宋体" w:hAnsi="宋体"/>
                <w:kern w:val="0"/>
                <w:sz w:val="18"/>
                <w:szCs w:val="18"/>
              </w:rPr>
              <w:t>0</w:t>
            </w:r>
          </w:p>
        </w:tc>
        <w:tc>
          <w:tcPr>
            <w:tcW w:w="3246" w:type="dxa"/>
            <w:vAlign w:val="center"/>
          </w:tcPr>
          <w:p w14:paraId="60227483" w14:textId="7D1B5266"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补水结构型式</w:t>
            </w:r>
          </w:p>
        </w:tc>
        <w:tc>
          <w:tcPr>
            <w:tcW w:w="1855" w:type="dxa"/>
            <w:vAlign w:val="center"/>
          </w:tcPr>
          <w:p w14:paraId="24DCB9BB" w14:textId="00412582"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一致</w:t>
            </w:r>
          </w:p>
        </w:tc>
        <w:tc>
          <w:tcPr>
            <w:tcW w:w="3700" w:type="dxa"/>
            <w:vAlign w:val="center"/>
          </w:tcPr>
          <w:p w14:paraId="42CE033D"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核对</w:t>
            </w:r>
          </w:p>
        </w:tc>
      </w:tr>
      <w:tr w:rsidR="00D51B13" w14:paraId="3A2E26D6" w14:textId="77777777">
        <w:trPr>
          <w:cantSplit/>
          <w:trHeight w:val="284"/>
          <w:jc w:val="center"/>
        </w:trPr>
        <w:tc>
          <w:tcPr>
            <w:tcW w:w="770" w:type="dxa"/>
            <w:vAlign w:val="center"/>
          </w:tcPr>
          <w:p w14:paraId="00563FEC"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2</w:t>
            </w:r>
            <w:r>
              <w:rPr>
                <w:rFonts w:ascii="宋体" w:hAnsi="宋体"/>
                <w:kern w:val="0"/>
                <w:sz w:val="18"/>
                <w:szCs w:val="18"/>
              </w:rPr>
              <w:t>1</w:t>
            </w:r>
          </w:p>
        </w:tc>
        <w:tc>
          <w:tcPr>
            <w:tcW w:w="3246" w:type="dxa"/>
            <w:vAlign w:val="center"/>
          </w:tcPr>
          <w:p w14:paraId="07DF0419" w14:textId="3A19C958" w:rsidR="00D51B13" w:rsidRDefault="00D51B13" w:rsidP="00D51B13">
            <w:pPr>
              <w:adjustRightInd w:val="0"/>
              <w:contextualSpacing/>
              <w:jc w:val="center"/>
              <w:rPr>
                <w:rFonts w:ascii="宋体" w:hAnsi="宋体"/>
                <w:kern w:val="0"/>
                <w:sz w:val="18"/>
                <w:szCs w:val="18"/>
              </w:rPr>
            </w:pPr>
            <w:r w:rsidRPr="00D51B13">
              <w:rPr>
                <w:rFonts w:ascii="宋体" w:hAnsi="宋体" w:hint="eastAsia"/>
                <w:kern w:val="0"/>
                <w:sz w:val="18"/>
                <w:szCs w:val="18"/>
              </w:rPr>
              <w:t>最大屠宰加工量</w:t>
            </w:r>
          </w:p>
        </w:tc>
        <w:tc>
          <w:tcPr>
            <w:tcW w:w="1855" w:type="dxa"/>
            <w:vAlign w:val="center"/>
          </w:tcPr>
          <w:p w14:paraId="11ACF1E0" w14:textId="164D06B1" w:rsidR="00D51B13" w:rsidRDefault="00F10515" w:rsidP="00D51B13">
            <w:pPr>
              <w:adjustRightInd w:val="0"/>
              <w:contextualSpacing/>
              <w:jc w:val="center"/>
              <w:rPr>
                <w:rFonts w:ascii="宋体" w:hAnsi="宋体"/>
                <w:kern w:val="0"/>
                <w:sz w:val="18"/>
                <w:szCs w:val="18"/>
              </w:rPr>
            </w:pPr>
            <w:r>
              <w:rPr>
                <w:rFonts w:ascii="宋体" w:hAnsi="宋体" w:hint="eastAsia"/>
                <w:kern w:val="0"/>
                <w:sz w:val="18"/>
                <w:szCs w:val="18"/>
              </w:rPr>
              <w:t>允许变大</w:t>
            </w:r>
          </w:p>
        </w:tc>
        <w:tc>
          <w:tcPr>
            <w:tcW w:w="3700" w:type="dxa"/>
            <w:vAlign w:val="center"/>
          </w:tcPr>
          <w:p w14:paraId="32C7E879" w14:textId="3692D93E"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测量</w:t>
            </w:r>
          </w:p>
        </w:tc>
      </w:tr>
    </w:tbl>
    <w:bookmarkEnd w:id="138"/>
    <w:p w14:paraId="69AD968B" w14:textId="77777777" w:rsidR="006D72E3" w:rsidRDefault="003B2711">
      <w:pPr>
        <w:pStyle w:val="aff3"/>
        <w:numPr>
          <w:ilvl w:val="0"/>
          <w:numId w:val="17"/>
        </w:numPr>
        <w:spacing w:beforeLines="50" w:before="156" w:afterLines="50" w:after="156"/>
        <w:ind w:left="0" w:firstLineChars="0" w:firstLine="0"/>
        <w:rPr>
          <w:rFonts w:ascii="黑体" w:eastAsia="黑体"/>
        </w:rPr>
      </w:pPr>
      <w:r>
        <w:rPr>
          <w:rFonts w:ascii="黑体" w:eastAsia="黑体" w:hint="eastAsia"/>
        </w:rPr>
        <w:t>判定规则</w:t>
      </w:r>
    </w:p>
    <w:p w14:paraId="437539AC" w14:textId="77777777" w:rsidR="006D72E3" w:rsidRDefault="003B2711">
      <w:pPr>
        <w:pStyle w:val="aff3"/>
        <w:ind w:firstLine="420"/>
        <w:rPr>
          <w:rFonts w:ascii="黑体"/>
        </w:rPr>
      </w:pPr>
      <w:r>
        <w:rPr>
          <w:rFonts w:hAnsi="宋体" w:hint="eastAsia"/>
        </w:rPr>
        <w:t>一致性检查的全部项目结果均满足表</w:t>
      </w:r>
      <w:r>
        <w:rPr>
          <w:rFonts w:hAnsi="宋体"/>
        </w:rPr>
        <w:t>4</w:t>
      </w:r>
      <w:r>
        <w:rPr>
          <w:rFonts w:hAnsi="宋体" w:hint="eastAsia"/>
        </w:rPr>
        <w:t>要求时，一致性检查结论为符合大纲要求；否则，一致性检查结论为不符合大纲要求。</w:t>
      </w:r>
    </w:p>
    <w:p w14:paraId="033259E6" w14:textId="77777777" w:rsidR="006D72E3" w:rsidRDefault="003B2711">
      <w:pPr>
        <w:pStyle w:val="aff5"/>
        <w:numPr>
          <w:ilvl w:val="0"/>
          <w:numId w:val="16"/>
        </w:numPr>
        <w:spacing w:beforeLines="50" w:before="156" w:afterLines="50" w:after="156"/>
        <w:rPr>
          <w:rFonts w:ascii="黑体"/>
        </w:rPr>
      </w:pPr>
      <w:bookmarkStart w:id="139" w:name="_Toc170561359"/>
      <w:r>
        <w:rPr>
          <w:rFonts w:ascii="黑体" w:hint="eastAsia"/>
        </w:rPr>
        <w:t>安全性评价</w:t>
      </w:r>
      <w:bookmarkEnd w:id="139"/>
    </w:p>
    <w:p w14:paraId="3DAF7AF0" w14:textId="77777777" w:rsidR="006D72E3" w:rsidRDefault="003B2711">
      <w:pPr>
        <w:pStyle w:val="aff4"/>
        <w:numPr>
          <w:ilvl w:val="0"/>
          <w:numId w:val="18"/>
        </w:numPr>
        <w:spacing w:afterLines="50" w:after="156"/>
        <w:ind w:left="0" w:firstLine="0"/>
        <w:rPr>
          <w:rFonts w:ascii="黑体" w:hAnsi="宋体"/>
        </w:rPr>
      </w:pPr>
      <w:r>
        <w:rPr>
          <w:rFonts w:ascii="黑体" w:hAnsi="宋体" w:hint="eastAsia"/>
        </w:rPr>
        <w:t>安全防护</w:t>
      </w:r>
    </w:p>
    <w:p w14:paraId="100C0D61" w14:textId="57BAB05D" w:rsidR="006D72E3" w:rsidRDefault="003B2711">
      <w:pPr>
        <w:pStyle w:val="aff4"/>
        <w:numPr>
          <w:ilvl w:val="0"/>
          <w:numId w:val="19"/>
        </w:numPr>
        <w:ind w:left="0" w:firstLine="6"/>
        <w:rPr>
          <w:rFonts w:ascii="宋体" w:eastAsia="宋体" w:hAnsi="宋体"/>
        </w:rPr>
      </w:pPr>
      <w:r>
        <w:rPr>
          <w:rFonts w:ascii="宋体" w:eastAsia="宋体" w:hAnsi="宋体" w:hint="eastAsia"/>
        </w:rPr>
        <w:t>置于设备外部</w:t>
      </w:r>
      <w:r w:rsidR="00FC624A">
        <w:rPr>
          <w:rFonts w:ascii="宋体" w:eastAsia="宋体" w:hAnsi="宋体" w:hint="eastAsia"/>
        </w:rPr>
        <w:t>的</w:t>
      </w:r>
      <w:r>
        <w:rPr>
          <w:rFonts w:ascii="宋体" w:eastAsia="宋体" w:hAnsi="宋体" w:hint="eastAsia"/>
        </w:rPr>
        <w:t>搅拌电机</w:t>
      </w:r>
      <w:bookmarkStart w:id="140" w:name="_Hlk168145160"/>
      <w:r>
        <w:rPr>
          <w:rFonts w:ascii="宋体" w:eastAsia="宋体" w:hAnsi="宋体" w:hint="eastAsia"/>
        </w:rPr>
        <w:t>、射流泵</w:t>
      </w:r>
      <w:bookmarkEnd w:id="140"/>
      <w:r>
        <w:rPr>
          <w:rFonts w:ascii="宋体" w:eastAsia="宋体" w:hAnsi="宋体" w:hint="eastAsia"/>
        </w:rPr>
        <w:t>等动力部件应有</w:t>
      </w:r>
      <w:bookmarkStart w:id="141" w:name="_Hlk168143021"/>
      <w:r>
        <w:rPr>
          <w:rFonts w:ascii="宋体" w:eastAsia="宋体" w:hAnsi="宋体" w:hint="eastAsia"/>
        </w:rPr>
        <w:t>安全防护罩</w:t>
      </w:r>
      <w:bookmarkEnd w:id="141"/>
      <w:r>
        <w:rPr>
          <w:rFonts w:ascii="宋体" w:eastAsia="宋体" w:hAnsi="宋体" w:hint="eastAsia"/>
        </w:rPr>
        <w:t>。蒸汽控制阀组等热源装置应设有安全防护罩。操作者能够接触到的部位不应有对人体造成伤害的尖角和</w:t>
      </w:r>
      <w:proofErr w:type="gramStart"/>
      <w:r>
        <w:rPr>
          <w:rFonts w:ascii="宋体" w:eastAsia="宋体" w:hAnsi="宋体" w:hint="eastAsia"/>
        </w:rPr>
        <w:t>棱边</w:t>
      </w:r>
      <w:proofErr w:type="gramEnd"/>
      <w:r>
        <w:rPr>
          <w:rFonts w:ascii="宋体" w:eastAsia="宋体" w:hAnsi="宋体" w:hint="eastAsia"/>
        </w:rPr>
        <w:t>。</w:t>
      </w:r>
    </w:p>
    <w:p w14:paraId="59D6D492" w14:textId="300CC025" w:rsidR="006D72E3" w:rsidRDefault="003B2711" w:rsidP="004600B8">
      <w:pPr>
        <w:pStyle w:val="aff4"/>
        <w:numPr>
          <w:ilvl w:val="0"/>
          <w:numId w:val="19"/>
        </w:numPr>
        <w:ind w:left="0" w:firstLine="0"/>
        <w:rPr>
          <w:rFonts w:ascii="宋体" w:eastAsia="宋体" w:hAnsi="宋体"/>
        </w:rPr>
      </w:pPr>
      <w:bookmarkStart w:id="142" w:name="_Hlk168145120"/>
      <w:r>
        <w:rPr>
          <w:rFonts w:ascii="宋体" w:eastAsia="宋体" w:hAnsi="宋体" w:hint="eastAsia"/>
        </w:rPr>
        <w:t>外露蒸汽管应铺设外保温层。设备的观察窗（门）应具有防止热水外溅功能。在</w:t>
      </w:r>
      <w:r>
        <w:rPr>
          <w:rFonts w:ascii="宋体" w:eastAsia="宋体" w:hAnsi="宋体" w:hint="eastAsia"/>
          <w:lang w:val="en-US"/>
        </w:rPr>
        <w:t>放</w:t>
      </w:r>
      <w:r>
        <w:rPr>
          <w:rFonts w:ascii="宋体" w:eastAsia="宋体" w:hAnsi="宋体" w:hint="eastAsia"/>
        </w:rPr>
        <w:t>水阀出口处应设有对人体造成烫伤的导流装置。</w:t>
      </w:r>
    </w:p>
    <w:bookmarkEnd w:id="142"/>
    <w:p w14:paraId="06F05917" w14:textId="1F802370" w:rsidR="006D72E3" w:rsidRPr="0041583E" w:rsidRDefault="00FC624A" w:rsidP="0041583E">
      <w:pPr>
        <w:pStyle w:val="aff4"/>
        <w:numPr>
          <w:ilvl w:val="0"/>
          <w:numId w:val="19"/>
        </w:numPr>
        <w:ind w:left="0" w:firstLine="0"/>
        <w:rPr>
          <w:rFonts w:ascii="宋体" w:eastAsia="宋体" w:hAnsi="宋体"/>
        </w:rPr>
      </w:pPr>
      <w:r w:rsidRPr="0041583E">
        <w:rPr>
          <w:rFonts w:ascii="宋体" w:eastAsia="宋体" w:hAnsi="宋体" w:hint="eastAsia"/>
        </w:rPr>
        <w:t>控制箱</w:t>
      </w:r>
      <w:r w:rsidR="003B2711" w:rsidRPr="0041583E">
        <w:rPr>
          <w:rFonts w:ascii="宋体" w:eastAsia="宋体" w:hAnsi="宋体" w:hint="eastAsia"/>
        </w:rPr>
        <w:t>金属外壳应与PE线连接，且接地良好可靠。</w:t>
      </w:r>
      <w:r w:rsidR="002A1AC0">
        <w:rPr>
          <w:rFonts w:ascii="宋体" w:eastAsia="宋体" w:hAnsi="宋体" w:hint="eastAsia"/>
          <w:lang w:val="en-US"/>
        </w:rPr>
        <w:t>设备</w:t>
      </w:r>
      <w:r w:rsidR="0041583E" w:rsidRPr="0041583E">
        <w:rPr>
          <w:rFonts w:ascii="宋体" w:eastAsia="宋体" w:hAnsi="宋体" w:hint="eastAsia"/>
          <w:lang w:val="en-US"/>
        </w:rPr>
        <w:t>外壳间绝缘电阻在绝缘电阻测试仪500 V 档位测量时应不小于20 MΩ。</w:t>
      </w:r>
    </w:p>
    <w:p w14:paraId="4D967FED" w14:textId="77777777" w:rsidR="006D72E3" w:rsidRDefault="003B2711">
      <w:pPr>
        <w:pStyle w:val="aff4"/>
        <w:numPr>
          <w:ilvl w:val="0"/>
          <w:numId w:val="18"/>
        </w:numPr>
        <w:spacing w:afterLines="50" w:after="156"/>
        <w:ind w:left="0" w:firstLine="0"/>
        <w:rPr>
          <w:rFonts w:ascii="黑体" w:hAnsi="宋体"/>
        </w:rPr>
      </w:pPr>
      <w:r>
        <w:rPr>
          <w:rFonts w:ascii="黑体" w:hAnsi="宋体" w:hint="eastAsia"/>
        </w:rPr>
        <w:t>安全信息</w:t>
      </w:r>
    </w:p>
    <w:p w14:paraId="21B68642" w14:textId="77777777" w:rsidR="006D72E3" w:rsidRDefault="003B2711">
      <w:pPr>
        <w:pStyle w:val="aff4"/>
        <w:numPr>
          <w:ilvl w:val="0"/>
          <w:numId w:val="20"/>
        </w:numPr>
        <w:ind w:left="0" w:firstLine="0"/>
        <w:rPr>
          <w:rFonts w:ascii="宋体" w:eastAsia="宋体" w:hAnsi="宋体"/>
        </w:rPr>
      </w:pPr>
      <w:r>
        <w:rPr>
          <w:rFonts w:ascii="宋体" w:eastAsia="宋体" w:hAnsi="宋体" w:hint="eastAsia"/>
        </w:rPr>
        <w:t>在蒸汽控制阀组，电气控制箱、射流泵、</w:t>
      </w:r>
      <w:r w:rsidRPr="00FC624A">
        <w:rPr>
          <w:rFonts w:ascii="宋体" w:eastAsia="宋体" w:hAnsi="宋体" w:hint="eastAsia"/>
        </w:rPr>
        <w:t>放水阀</w:t>
      </w:r>
      <w:r>
        <w:rPr>
          <w:rFonts w:ascii="宋体" w:eastAsia="宋体" w:hAnsi="宋体" w:hint="eastAsia"/>
        </w:rPr>
        <w:t>等危险部位应设置安全警示标志。</w:t>
      </w:r>
    </w:p>
    <w:p w14:paraId="03E8578D" w14:textId="67DD8EB8" w:rsidR="006D72E3" w:rsidRDefault="003B2711">
      <w:pPr>
        <w:pStyle w:val="aff4"/>
        <w:numPr>
          <w:ilvl w:val="0"/>
          <w:numId w:val="20"/>
        </w:numPr>
        <w:ind w:left="0" w:firstLine="0"/>
        <w:rPr>
          <w:rFonts w:ascii="宋体" w:eastAsia="宋体" w:hAnsi="宋体"/>
        </w:rPr>
      </w:pPr>
      <w:r>
        <w:rPr>
          <w:rFonts w:ascii="宋体" w:eastAsia="宋体" w:hAnsi="宋体" w:hint="eastAsia"/>
        </w:rPr>
        <w:t>使用说明书中应有安全注意事项，</w:t>
      </w:r>
      <w:r w:rsidR="00152F16">
        <w:rPr>
          <w:rFonts w:ascii="宋体" w:eastAsia="宋体" w:hAnsi="宋体" w:hint="eastAsia"/>
        </w:rPr>
        <w:t>设备</w:t>
      </w:r>
      <w:r>
        <w:rPr>
          <w:rFonts w:ascii="宋体" w:eastAsia="宋体" w:hAnsi="宋体" w:hint="eastAsia"/>
        </w:rPr>
        <w:t xml:space="preserve">上的安全警示标志应符合GB </w:t>
      </w:r>
      <w:r>
        <w:rPr>
          <w:rFonts w:ascii="宋体" w:eastAsia="宋体" w:hAnsi="宋体"/>
        </w:rPr>
        <w:t>10396</w:t>
      </w:r>
      <w:r>
        <w:rPr>
          <w:rFonts w:ascii="宋体" w:eastAsia="宋体" w:hAnsi="宋体" w:hint="eastAsia"/>
        </w:rPr>
        <w:t>的规定，并在使用说明书中复现。</w:t>
      </w:r>
    </w:p>
    <w:p w14:paraId="00CFDDD7" w14:textId="77777777" w:rsidR="006D72E3" w:rsidRDefault="003B2711">
      <w:pPr>
        <w:pStyle w:val="aff5"/>
        <w:numPr>
          <w:ilvl w:val="0"/>
          <w:numId w:val="16"/>
        </w:numPr>
        <w:spacing w:beforeLines="50" w:before="156" w:afterLines="50" w:after="156"/>
        <w:rPr>
          <w:rFonts w:ascii="黑体"/>
        </w:rPr>
      </w:pPr>
      <w:bookmarkStart w:id="143" w:name="_Toc170561360"/>
      <w:r>
        <w:rPr>
          <w:rFonts w:ascii="黑体" w:hint="eastAsia"/>
        </w:rPr>
        <w:t>适用性评价</w:t>
      </w:r>
      <w:bookmarkEnd w:id="143"/>
    </w:p>
    <w:p w14:paraId="417E218D" w14:textId="77777777" w:rsidR="006D72E3" w:rsidRDefault="003B2711">
      <w:pPr>
        <w:pStyle w:val="aff3"/>
        <w:numPr>
          <w:ilvl w:val="0"/>
          <w:numId w:val="21"/>
        </w:numPr>
        <w:spacing w:afterLines="50" w:after="156"/>
        <w:ind w:firstLineChars="0"/>
        <w:rPr>
          <w:rFonts w:ascii="黑体" w:eastAsia="黑体"/>
        </w:rPr>
      </w:pPr>
      <w:r>
        <w:rPr>
          <w:rFonts w:ascii="黑体" w:eastAsia="黑体" w:hint="eastAsia"/>
        </w:rPr>
        <w:t>评价方法</w:t>
      </w:r>
    </w:p>
    <w:p w14:paraId="1ED9EAA7" w14:textId="77777777" w:rsidR="006D72E3" w:rsidRDefault="003B2711">
      <w:pPr>
        <w:pStyle w:val="aff3"/>
        <w:ind w:firstLine="420"/>
      </w:pPr>
      <w:r>
        <w:rPr>
          <w:rFonts w:hint="eastAsia"/>
        </w:rPr>
        <w:t>适用性评价采用选点试验与用户调查相结合的方法进行。</w:t>
      </w:r>
    </w:p>
    <w:p w14:paraId="290BD219" w14:textId="77777777" w:rsidR="006D72E3" w:rsidRDefault="003B2711">
      <w:pPr>
        <w:pStyle w:val="aff3"/>
        <w:numPr>
          <w:ilvl w:val="0"/>
          <w:numId w:val="21"/>
        </w:numPr>
        <w:spacing w:beforeLines="50" w:before="156" w:afterLines="50" w:after="156"/>
        <w:ind w:firstLineChars="0"/>
        <w:rPr>
          <w:rFonts w:ascii="黑体" w:eastAsia="黑体"/>
        </w:rPr>
      </w:pPr>
      <w:r>
        <w:rPr>
          <w:rFonts w:ascii="黑体" w:eastAsia="黑体" w:hint="eastAsia"/>
        </w:rPr>
        <w:t>评价内容</w:t>
      </w:r>
    </w:p>
    <w:p w14:paraId="4587E339" w14:textId="26C56EA2" w:rsidR="006D72E3" w:rsidRDefault="003B2711">
      <w:pPr>
        <w:pStyle w:val="aff3"/>
        <w:ind w:firstLine="420"/>
      </w:pPr>
      <w:r>
        <w:rPr>
          <w:rFonts w:hint="eastAsia"/>
        </w:rPr>
        <w:t>评价内容包括家禽烫毛后的烫透率、烫伤率作业性能和用户调查的适用度。</w:t>
      </w:r>
    </w:p>
    <w:p w14:paraId="0924C8E5" w14:textId="77777777" w:rsidR="006D72E3" w:rsidRDefault="003B2711">
      <w:pPr>
        <w:pStyle w:val="aff3"/>
        <w:numPr>
          <w:ilvl w:val="0"/>
          <w:numId w:val="21"/>
        </w:numPr>
        <w:spacing w:beforeLines="50" w:before="156" w:afterLines="50" w:after="156"/>
        <w:ind w:firstLineChars="0"/>
        <w:rPr>
          <w:rFonts w:ascii="黑体" w:eastAsia="黑体"/>
        </w:rPr>
      </w:pPr>
      <w:r>
        <w:rPr>
          <w:rFonts w:ascii="黑体" w:eastAsia="黑体" w:hint="eastAsia"/>
        </w:rPr>
        <w:t>作业性能试验</w:t>
      </w:r>
    </w:p>
    <w:p w14:paraId="633B9BBB" w14:textId="77777777" w:rsidR="006D72E3" w:rsidRDefault="003B2711">
      <w:pPr>
        <w:pStyle w:val="aff3"/>
        <w:numPr>
          <w:ilvl w:val="0"/>
          <w:numId w:val="22"/>
        </w:numPr>
        <w:spacing w:afterLines="50" w:after="156"/>
        <w:ind w:firstLineChars="0"/>
        <w:rPr>
          <w:rFonts w:ascii="黑体" w:eastAsia="黑体" w:hAnsi="黑体"/>
        </w:rPr>
      </w:pPr>
      <w:r>
        <w:rPr>
          <w:rFonts w:ascii="黑体" w:eastAsia="黑体" w:hAnsi="宋体" w:hint="eastAsia"/>
        </w:rPr>
        <w:t>试验条件</w:t>
      </w:r>
    </w:p>
    <w:p w14:paraId="00D24B06" w14:textId="77777777" w:rsidR="006D72E3" w:rsidRDefault="003B2711">
      <w:pPr>
        <w:pStyle w:val="aff3"/>
        <w:ind w:firstLine="420"/>
      </w:pPr>
      <w:r>
        <w:rPr>
          <w:rFonts w:hint="eastAsia"/>
        </w:rPr>
        <w:t>试验条件应满足以下要求：</w:t>
      </w:r>
    </w:p>
    <w:p w14:paraId="1E94E2D9" w14:textId="14253C0E" w:rsidR="006D72E3" w:rsidRDefault="003B2711">
      <w:pPr>
        <w:pStyle w:val="aff3"/>
        <w:ind w:firstLine="420"/>
      </w:pPr>
      <w:r>
        <w:rPr>
          <w:rFonts w:hint="eastAsia"/>
        </w:rPr>
        <w:lastRenderedPageBreak/>
        <w:t>a)</w:t>
      </w:r>
      <w:r w:rsidR="001824A0">
        <w:t xml:space="preserve"> </w:t>
      </w:r>
      <w:r>
        <w:rPr>
          <w:rFonts w:hint="eastAsia"/>
        </w:rPr>
        <w:t>试验样机应按产品使用说明书安装、调整，使其达到正常工作状态；</w:t>
      </w:r>
    </w:p>
    <w:p w14:paraId="50CF651E" w14:textId="76C5F009" w:rsidR="006D72E3" w:rsidRDefault="003B2711">
      <w:pPr>
        <w:pStyle w:val="aff3"/>
        <w:ind w:firstLine="420"/>
        <w:rPr>
          <w:strike/>
        </w:rPr>
      </w:pPr>
      <w:r>
        <w:rPr>
          <w:rFonts w:hint="eastAsia"/>
        </w:rPr>
        <w:t>b)</w:t>
      </w:r>
      <w:bookmarkStart w:id="144" w:name="_Hlk169338704"/>
      <w:r w:rsidR="001824A0">
        <w:t xml:space="preserve"> </w:t>
      </w:r>
      <w:r w:rsidR="001824A0">
        <w:rPr>
          <w:rFonts w:hint="eastAsia"/>
        </w:rPr>
        <w:t>试验电压与额定工作电压的偏差不超过额定工作电压的±5%。</w:t>
      </w:r>
    </w:p>
    <w:bookmarkEnd w:id="144"/>
    <w:p w14:paraId="0A10C587" w14:textId="77777777" w:rsidR="006D72E3" w:rsidRDefault="003B2711">
      <w:pPr>
        <w:pStyle w:val="aff3"/>
        <w:numPr>
          <w:ilvl w:val="0"/>
          <w:numId w:val="22"/>
        </w:numPr>
        <w:spacing w:afterLines="50" w:after="156"/>
        <w:ind w:firstLineChars="0"/>
        <w:rPr>
          <w:rFonts w:ascii="黑体" w:eastAsia="黑体" w:hAnsi="宋体"/>
        </w:rPr>
      </w:pPr>
      <w:r>
        <w:rPr>
          <w:rFonts w:ascii="黑体" w:eastAsia="黑体" w:hAnsi="宋体" w:hint="eastAsia"/>
        </w:rPr>
        <w:t>试验项目</w:t>
      </w:r>
    </w:p>
    <w:p w14:paraId="40767F12" w14:textId="1206AC2B" w:rsidR="006D72E3" w:rsidRDefault="003B2711">
      <w:pPr>
        <w:pStyle w:val="aff3"/>
        <w:spacing w:afterLines="50" w:after="156"/>
        <w:ind w:left="420" w:firstLineChars="0" w:firstLine="0"/>
        <w:rPr>
          <w:rFonts w:hAnsi="宋体"/>
        </w:rPr>
      </w:pPr>
      <w:r>
        <w:rPr>
          <w:rFonts w:hAnsi="宋体" w:hint="eastAsia"/>
        </w:rPr>
        <w:t>样机在使用说明书规定的最大屠宰</w:t>
      </w:r>
      <w:proofErr w:type="gramStart"/>
      <w:r>
        <w:rPr>
          <w:rFonts w:hAnsi="宋体" w:hint="eastAsia"/>
        </w:rPr>
        <w:t>加工</w:t>
      </w:r>
      <w:r w:rsidRPr="001824A0">
        <w:rPr>
          <w:rFonts w:hAnsi="宋体" w:hint="eastAsia"/>
        </w:rPr>
        <w:t>量</w:t>
      </w:r>
      <w:r>
        <w:rPr>
          <w:rFonts w:hAnsi="宋体" w:hint="eastAsia"/>
        </w:rPr>
        <w:t>内作业</w:t>
      </w:r>
      <w:proofErr w:type="gramEnd"/>
      <w:r>
        <w:rPr>
          <w:rFonts w:hAnsi="宋体" w:hint="eastAsia"/>
        </w:rPr>
        <w:t>1个屠宰过程，测定如下项目：</w:t>
      </w:r>
    </w:p>
    <w:p w14:paraId="1CF5A3C4" w14:textId="77777777" w:rsidR="006D72E3" w:rsidRDefault="003B2711">
      <w:pPr>
        <w:pStyle w:val="afffc"/>
        <w:spacing w:beforeLines="50" w:before="156" w:afterLines="50" w:after="156"/>
        <w:ind w:firstLineChars="200" w:firstLine="420"/>
        <w:rPr>
          <w:rFonts w:ascii="黑体" w:hAnsi="黑体"/>
        </w:rPr>
      </w:pPr>
      <w:r>
        <w:rPr>
          <w:rFonts w:ascii="黑体" w:hAnsi="黑体" w:hint="eastAsia"/>
        </w:rPr>
        <w:t>a）</w:t>
      </w:r>
      <w:bookmarkStart w:id="145" w:name="_Hlk168398277"/>
      <w:r>
        <w:rPr>
          <w:rFonts w:ascii="黑体" w:hAnsi="黑体" w:hint="eastAsia"/>
        </w:rPr>
        <w:t>烫透率</w:t>
      </w:r>
      <w:bookmarkEnd w:id="145"/>
      <w:r>
        <w:rPr>
          <w:rFonts w:ascii="黑体" w:hAnsi="黑体" w:hint="eastAsia"/>
        </w:rPr>
        <w:t>测试</w:t>
      </w:r>
    </w:p>
    <w:p w14:paraId="169861F5" w14:textId="0475F7DA" w:rsidR="006D72E3" w:rsidRDefault="0007441E">
      <w:pPr>
        <w:pStyle w:val="afffb"/>
        <w:ind w:firstLineChars="200" w:firstLine="420"/>
        <w:rPr>
          <w:rFonts w:ascii="宋体" w:eastAsia="宋体" w:hAnsi="宋体"/>
        </w:rPr>
      </w:pPr>
      <w:r w:rsidRPr="00A54D21">
        <w:rPr>
          <w:rFonts w:ascii="宋体" w:eastAsia="宋体" w:hAnsi="宋体" w:hint="eastAsia"/>
        </w:rPr>
        <w:t>在家禽脱毛设备正常运行的情况下，</w:t>
      </w:r>
      <w:bookmarkStart w:id="146" w:name="_Hlk169327845"/>
      <w:r w:rsidRPr="00A54D21">
        <w:rPr>
          <w:rFonts w:ascii="宋体" w:eastAsia="宋体" w:hAnsi="宋体" w:hint="eastAsia"/>
        </w:rPr>
        <w:t>对</w:t>
      </w:r>
      <w:proofErr w:type="gramStart"/>
      <w:r>
        <w:rPr>
          <w:rFonts w:ascii="宋体" w:eastAsia="宋体" w:hAnsi="宋体" w:hint="eastAsia"/>
        </w:rPr>
        <w:t>烫</w:t>
      </w:r>
      <w:r w:rsidRPr="00A54D21">
        <w:rPr>
          <w:rFonts w:ascii="宋体" w:eastAsia="宋体" w:hAnsi="宋体" w:hint="eastAsia"/>
        </w:rPr>
        <w:t>毛前有</w:t>
      </w:r>
      <w:proofErr w:type="gramEnd"/>
      <w:r>
        <w:rPr>
          <w:rFonts w:ascii="宋体" w:eastAsia="宋体" w:hAnsi="宋体" w:hint="eastAsia"/>
        </w:rPr>
        <w:t>残损</w:t>
      </w:r>
      <w:r w:rsidRPr="00A54D21">
        <w:rPr>
          <w:rFonts w:ascii="宋体" w:eastAsia="宋体" w:hAnsi="宋体" w:hint="eastAsia"/>
        </w:rPr>
        <w:t>和挂单腿的禽体进行标记，</w:t>
      </w:r>
      <w:bookmarkEnd w:id="146"/>
      <w:r>
        <w:rPr>
          <w:rFonts w:ascii="宋体" w:eastAsia="宋体" w:hAnsi="宋体" w:hint="eastAsia"/>
        </w:rPr>
        <w:t>烫</w:t>
      </w:r>
      <w:r w:rsidRPr="00A54D21">
        <w:rPr>
          <w:rFonts w:ascii="宋体" w:eastAsia="宋体" w:hAnsi="宋体" w:hint="eastAsia"/>
        </w:rPr>
        <w:t>毛后排除有标记的禽体进行取样，取样数不少于100只禽体，</w:t>
      </w:r>
      <w:r w:rsidR="004C7992">
        <w:rPr>
          <w:rFonts w:ascii="宋体" w:eastAsia="宋体" w:hAnsi="宋体" w:hint="eastAsia"/>
        </w:rPr>
        <w:t>对禽体</w:t>
      </w:r>
      <w:r w:rsidR="006B3312">
        <w:rPr>
          <w:rFonts w:ascii="宋体" w:eastAsia="宋体" w:hAnsi="宋体" w:hint="eastAsia"/>
        </w:rPr>
        <w:t>烫</w:t>
      </w:r>
      <w:proofErr w:type="gramStart"/>
      <w:r w:rsidR="006B3312">
        <w:rPr>
          <w:rFonts w:ascii="宋体" w:eastAsia="宋体" w:hAnsi="宋体" w:hint="eastAsia"/>
        </w:rPr>
        <w:t>透情况</w:t>
      </w:r>
      <w:proofErr w:type="gramEnd"/>
      <w:r w:rsidR="006B3312">
        <w:rPr>
          <w:rFonts w:ascii="宋体" w:eastAsia="宋体" w:hAnsi="宋体" w:hint="eastAsia"/>
        </w:rPr>
        <w:t>进行判别，</w:t>
      </w:r>
      <w:r w:rsidR="00357F87">
        <w:rPr>
          <w:rFonts w:ascii="宋体" w:eastAsia="宋体" w:hAnsi="宋体" w:hint="eastAsia"/>
        </w:rPr>
        <w:t>按照表5规定的烫毛要求查验</w:t>
      </w:r>
      <w:r w:rsidR="004C7992">
        <w:rPr>
          <w:rFonts w:ascii="宋体" w:eastAsia="宋体" w:hAnsi="宋体" w:hint="eastAsia"/>
        </w:rPr>
        <w:t>各部位</w:t>
      </w:r>
      <w:r w:rsidR="00357F87">
        <w:rPr>
          <w:rFonts w:ascii="宋体" w:eastAsia="宋体" w:hAnsi="宋体" w:hint="eastAsia"/>
        </w:rPr>
        <w:t>的</w:t>
      </w:r>
      <w:r w:rsidR="006B3312">
        <w:rPr>
          <w:rFonts w:ascii="宋体" w:eastAsia="宋体" w:hAnsi="宋体" w:hint="eastAsia"/>
        </w:rPr>
        <w:t>渍</w:t>
      </w:r>
      <w:r w:rsidR="004C7992" w:rsidRPr="004C7992">
        <w:rPr>
          <w:rFonts w:ascii="宋体" w:eastAsia="宋体" w:hAnsi="宋体" w:hint="eastAsia"/>
        </w:rPr>
        <w:t>黄皮和毛残留</w:t>
      </w:r>
      <w:r w:rsidR="002D1766">
        <w:rPr>
          <w:rFonts w:ascii="宋体" w:eastAsia="宋体" w:hAnsi="宋体" w:hint="eastAsia"/>
        </w:rPr>
        <w:t>情况</w:t>
      </w:r>
      <w:r w:rsidR="003B2711">
        <w:rPr>
          <w:rFonts w:ascii="宋体" w:eastAsia="宋体" w:hAnsi="宋体" w:hint="eastAsia"/>
        </w:rPr>
        <w:t>，剔除有毛囊、纤毛和浮黄皮的禽体，按公式</w:t>
      </w:r>
      <w:r w:rsidR="00975E6B" w:rsidRPr="00975E6B">
        <w:rPr>
          <w:rFonts w:ascii="宋体" w:eastAsia="宋体" w:hAnsi="宋体" w:hint="eastAsia"/>
        </w:rPr>
        <w:t>（1）</w:t>
      </w:r>
      <w:r w:rsidR="003B2711">
        <w:rPr>
          <w:rFonts w:ascii="宋体" w:eastAsia="宋体" w:hAnsi="宋体" w:hint="eastAsia"/>
        </w:rPr>
        <w:t>计算烫透率，重复3次，取其平均值作为试验最终指标值。</w:t>
      </w:r>
    </w:p>
    <w:p w14:paraId="6EF2BFFB" w14:textId="0FCD4187" w:rsidR="006D72E3" w:rsidRDefault="003B2711">
      <w:pPr>
        <w:spacing w:line="700" w:lineRule="exact"/>
        <w:ind w:firstLineChars="300" w:firstLine="630"/>
        <w:jc w:val="center"/>
        <w:rPr>
          <w:rFonts w:ascii="宋体" w:hAnsi="宋体"/>
          <w:sz w:val="28"/>
        </w:rPr>
      </w:pPr>
      <m:oMath>
        <m:r>
          <w:rPr>
            <w:rFonts w:ascii="Cambria Math" w:hAnsi="Cambria Math"/>
          </w:rPr>
          <m:t>P=</m:t>
        </m:r>
        <m:f>
          <m:fPr>
            <m:ctrlPr>
              <w:rPr>
                <w:rFonts w:ascii="Cambria Math" w:eastAsia="等线" w:hAnsi="Cambria Math"/>
                <w:i/>
                <w:szCs w:val="22"/>
              </w:rPr>
            </m:ctrlPr>
          </m:fPr>
          <m:num>
            <m:sSub>
              <m:sSubPr>
                <m:ctrlPr>
                  <w:rPr>
                    <w:rFonts w:ascii="Cambria Math" w:eastAsia="等线" w:hAnsi="Cambria Math"/>
                    <w:i/>
                    <w:szCs w:val="22"/>
                  </w:rPr>
                </m:ctrlPr>
              </m:sSubPr>
              <m:e>
                <m:r>
                  <w:rPr>
                    <w:rFonts w:ascii="Cambria Math" w:hAnsi="Cambria Math" w:cs="MS Gothic"/>
                  </w:rPr>
                  <m:t>C</m:t>
                </m:r>
              </m:e>
              <m:sub>
                <m:r>
                  <w:rPr>
                    <w:rFonts w:ascii="Cambria Math" w:hAnsi="Cambria Math"/>
                  </w:rPr>
                  <m:t>1</m:t>
                </m:r>
              </m:sub>
            </m:sSub>
          </m:num>
          <m:den>
            <m:sSub>
              <m:sSubPr>
                <m:ctrlPr>
                  <w:rPr>
                    <w:rFonts w:ascii="Cambria Math" w:eastAsia="等线" w:hAnsi="Cambria Math"/>
                    <w:i/>
                    <w:szCs w:val="22"/>
                  </w:rPr>
                </m:ctrlPr>
              </m:sSubPr>
              <m:e>
                <m:r>
                  <w:rPr>
                    <w:rFonts w:ascii="Cambria Math" w:hAnsi="Cambria Math"/>
                  </w:rPr>
                  <m:t>Q</m:t>
                </m:r>
              </m:e>
              <m:sub>
                <m:r>
                  <w:rPr>
                    <w:rFonts w:ascii="Cambria Math" w:hAnsi="Cambria Math"/>
                  </w:rPr>
                  <m:t>1</m:t>
                </m:r>
              </m:sub>
            </m:sSub>
          </m:den>
        </m:f>
        <m:r>
          <w:rPr>
            <w:rFonts w:ascii="Cambria Math" w:hAnsi="Cambria Math"/>
          </w:rPr>
          <m:t>×100</m:t>
        </m:r>
      </m:oMath>
      <w:r>
        <w:rPr>
          <w:rFonts w:hint="eastAsia"/>
        </w:rPr>
        <w:t>……</w:t>
      </w:r>
      <w:proofErr w:type="gramStart"/>
      <w:r>
        <w:rPr>
          <w:rFonts w:hint="eastAsia"/>
        </w:rPr>
        <w:t>………………………</w:t>
      </w:r>
      <w:bookmarkStart w:id="147" w:name="_Hlk170470725"/>
      <w:proofErr w:type="gramEnd"/>
      <w:r>
        <w:rPr>
          <w:rFonts w:hint="eastAsia"/>
        </w:rPr>
        <w:t>（</w:t>
      </w:r>
      <w:r>
        <w:t>1</w:t>
      </w:r>
      <w:r>
        <w:rPr>
          <w:rFonts w:hint="eastAsia"/>
        </w:rPr>
        <w:t>）</w:t>
      </w:r>
      <w:bookmarkEnd w:id="147"/>
    </w:p>
    <w:p w14:paraId="4FB61DC5" w14:textId="77777777" w:rsidR="006D72E3" w:rsidRDefault="003B2711">
      <w:pPr>
        <w:ind w:firstLineChars="200" w:firstLine="420"/>
        <w:rPr>
          <w:rFonts w:ascii="宋体" w:hAnsi="宋体"/>
        </w:rPr>
      </w:pPr>
      <w:r>
        <w:rPr>
          <w:rFonts w:ascii="宋体" w:hAnsi="宋体" w:hint="eastAsia"/>
        </w:rPr>
        <w:t>式中：</w:t>
      </w:r>
    </w:p>
    <w:p w14:paraId="18A0EB41" w14:textId="5057890C" w:rsidR="006D72E3" w:rsidRDefault="003B2711">
      <w:pPr>
        <w:ind w:firstLineChars="200" w:firstLine="420"/>
        <w:rPr>
          <w:rFonts w:ascii="宋体" w:hAnsi="宋体"/>
        </w:rPr>
      </w:pPr>
      <w:r>
        <w:rPr>
          <w:i/>
          <w:iCs/>
        </w:rPr>
        <w:t>P</w:t>
      </w:r>
      <w:r>
        <w:t>—</w:t>
      </w:r>
      <w:r>
        <w:rPr>
          <w:rFonts w:ascii="宋体" w:hAnsi="宋体" w:hint="eastAsia"/>
        </w:rPr>
        <w:t>烫透率</w:t>
      </w:r>
      <w:r>
        <w:rPr>
          <w:rFonts w:hint="eastAsia"/>
        </w:rPr>
        <w:t>，</w:t>
      </w:r>
      <w:r>
        <w:rPr>
          <w:rFonts w:ascii="宋体" w:hAnsi="宋体" w:hint="eastAsia"/>
        </w:rPr>
        <w:t>%；</w:t>
      </w:r>
    </w:p>
    <w:p w14:paraId="706DEA89" w14:textId="77777777" w:rsidR="006D72E3" w:rsidRDefault="003B2711">
      <w:pPr>
        <w:ind w:firstLineChars="200" w:firstLine="420"/>
      </w:pPr>
      <w:r>
        <w:rPr>
          <w:i/>
          <w:iCs/>
        </w:rPr>
        <w:t>C</w:t>
      </w:r>
      <w:r>
        <w:rPr>
          <w:i/>
          <w:iCs/>
          <w:vertAlign w:val="subscript"/>
        </w:rPr>
        <w:t>1</w:t>
      </w:r>
      <w:r>
        <w:t>—</w:t>
      </w:r>
      <w:r>
        <w:rPr>
          <w:rFonts w:hint="eastAsia"/>
        </w:rPr>
        <w:t>烫</w:t>
      </w:r>
      <w:proofErr w:type="gramStart"/>
      <w:r>
        <w:rPr>
          <w:rFonts w:hint="eastAsia"/>
        </w:rPr>
        <w:t>毛后禽体</w:t>
      </w:r>
      <w:proofErr w:type="gramEnd"/>
      <w:r>
        <w:rPr>
          <w:rFonts w:hint="eastAsia"/>
        </w:rPr>
        <w:t>样品</w:t>
      </w:r>
      <w:r>
        <w:rPr>
          <w:rFonts w:ascii="宋体" w:hAnsi="宋体" w:hint="eastAsia"/>
        </w:rPr>
        <w:t>符合烫毛要求的</w:t>
      </w:r>
      <w:r>
        <w:rPr>
          <w:rFonts w:hint="eastAsia"/>
        </w:rPr>
        <w:t>数量，</w:t>
      </w:r>
      <w:r>
        <w:rPr>
          <w:rFonts w:ascii="宋体" w:hAnsi="宋体" w:hint="eastAsia"/>
          <w:iCs/>
        </w:rPr>
        <w:t>单位为只</w:t>
      </w:r>
      <w:r>
        <w:rPr>
          <w:rFonts w:hint="eastAsia"/>
        </w:rPr>
        <w:t>；</w:t>
      </w:r>
    </w:p>
    <w:p w14:paraId="43CB8660" w14:textId="77777777" w:rsidR="006D72E3" w:rsidRDefault="003B2711">
      <w:pPr>
        <w:ind w:firstLineChars="200" w:firstLine="420"/>
        <w:rPr>
          <w:rFonts w:ascii="宋体" w:hAnsi="宋体"/>
        </w:rPr>
      </w:pPr>
      <w:r>
        <w:rPr>
          <w:i/>
          <w:iCs/>
        </w:rPr>
        <w:t>Q</w:t>
      </w:r>
      <w:r>
        <w:rPr>
          <w:i/>
          <w:iCs/>
          <w:vertAlign w:val="subscript"/>
        </w:rPr>
        <w:t>1</w:t>
      </w:r>
      <w:r>
        <w:t>—</w:t>
      </w:r>
      <w:proofErr w:type="gramStart"/>
      <w:r>
        <w:rPr>
          <w:rFonts w:hint="eastAsia"/>
        </w:rPr>
        <w:t>烫毛禽体</w:t>
      </w:r>
      <w:proofErr w:type="gramEnd"/>
      <w:r>
        <w:rPr>
          <w:rFonts w:hint="eastAsia"/>
        </w:rPr>
        <w:t>样品数量，</w:t>
      </w:r>
      <w:r>
        <w:rPr>
          <w:rFonts w:ascii="宋体" w:hAnsi="宋体" w:hint="eastAsia"/>
          <w:iCs/>
        </w:rPr>
        <w:t>单位为只</w:t>
      </w:r>
      <w:r>
        <w:rPr>
          <w:rFonts w:ascii="宋体" w:hAnsi="宋体" w:hint="eastAsia"/>
        </w:rPr>
        <w:t>。</w:t>
      </w:r>
    </w:p>
    <w:p w14:paraId="71EEED69" w14:textId="77777777" w:rsidR="006D72E3" w:rsidRDefault="003B2711">
      <w:pPr>
        <w:pStyle w:val="a6"/>
        <w:numPr>
          <w:ilvl w:val="0"/>
          <w:numId w:val="0"/>
        </w:numPr>
        <w:adjustRightInd w:val="0"/>
        <w:snapToGrid w:val="0"/>
        <w:spacing w:beforeLines="50" w:before="156" w:afterLines="50" w:after="156"/>
      </w:pPr>
      <w:r>
        <w:rPr>
          <w:rFonts w:hint="eastAsia"/>
        </w:rPr>
        <w:t>表</w:t>
      </w:r>
      <w:r>
        <w:t>5</w:t>
      </w:r>
      <w:r>
        <w:rPr>
          <w:rFonts w:hint="eastAsia"/>
        </w:rPr>
        <w:t xml:space="preserve">  烫毛要求</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6467"/>
      </w:tblGrid>
      <w:tr w:rsidR="006D72E3" w14:paraId="6A5F8C09" w14:textId="77777777">
        <w:trPr>
          <w:cantSplit/>
          <w:trHeight w:val="302"/>
          <w:tblHeader/>
          <w:jc w:val="center"/>
        </w:trPr>
        <w:tc>
          <w:tcPr>
            <w:tcW w:w="846" w:type="dxa"/>
            <w:vAlign w:val="center"/>
          </w:tcPr>
          <w:p w14:paraId="7616BB7E" w14:textId="77777777" w:rsidR="006D72E3" w:rsidRDefault="003B2711">
            <w:pPr>
              <w:contextualSpacing/>
              <w:jc w:val="center"/>
              <w:rPr>
                <w:rFonts w:ascii="宋体" w:hAnsi="宋体"/>
                <w:sz w:val="18"/>
                <w:szCs w:val="18"/>
              </w:rPr>
            </w:pPr>
            <w:r>
              <w:rPr>
                <w:rFonts w:ascii="宋体" w:hAnsi="宋体" w:hint="eastAsia"/>
                <w:sz w:val="18"/>
                <w:szCs w:val="18"/>
              </w:rPr>
              <w:t>序号</w:t>
            </w:r>
          </w:p>
        </w:tc>
        <w:tc>
          <w:tcPr>
            <w:tcW w:w="1417" w:type="dxa"/>
            <w:vAlign w:val="center"/>
          </w:tcPr>
          <w:p w14:paraId="6123D5C5" w14:textId="77777777" w:rsidR="006D72E3" w:rsidRDefault="003B2711">
            <w:pPr>
              <w:contextualSpacing/>
              <w:jc w:val="center"/>
              <w:rPr>
                <w:rFonts w:ascii="宋体" w:hAnsi="宋体"/>
                <w:sz w:val="18"/>
                <w:szCs w:val="18"/>
              </w:rPr>
            </w:pPr>
            <w:r>
              <w:rPr>
                <w:rFonts w:ascii="宋体" w:hAnsi="宋体" w:hint="eastAsia"/>
                <w:sz w:val="18"/>
                <w:szCs w:val="18"/>
              </w:rPr>
              <w:t>禽体部位</w:t>
            </w:r>
          </w:p>
        </w:tc>
        <w:tc>
          <w:tcPr>
            <w:tcW w:w="6467" w:type="dxa"/>
            <w:vAlign w:val="center"/>
          </w:tcPr>
          <w:p w14:paraId="36CCD04B" w14:textId="77777777" w:rsidR="006D72E3" w:rsidRDefault="003B2711">
            <w:pPr>
              <w:contextualSpacing/>
              <w:jc w:val="center"/>
              <w:rPr>
                <w:rFonts w:ascii="宋体" w:hAnsi="宋体"/>
                <w:sz w:val="18"/>
                <w:szCs w:val="18"/>
              </w:rPr>
            </w:pPr>
            <w:r>
              <w:rPr>
                <w:rFonts w:ascii="宋体" w:hAnsi="宋体" w:hint="eastAsia"/>
                <w:sz w:val="18"/>
                <w:szCs w:val="18"/>
              </w:rPr>
              <w:t>要求</w:t>
            </w:r>
          </w:p>
        </w:tc>
      </w:tr>
      <w:tr w:rsidR="006D72E3" w14:paraId="1995DD74" w14:textId="77777777">
        <w:trPr>
          <w:cantSplit/>
          <w:trHeight w:val="302"/>
          <w:jc w:val="center"/>
        </w:trPr>
        <w:tc>
          <w:tcPr>
            <w:tcW w:w="846" w:type="dxa"/>
            <w:vAlign w:val="center"/>
          </w:tcPr>
          <w:p w14:paraId="6E8C1759" w14:textId="77777777" w:rsidR="006D72E3" w:rsidRDefault="003B2711">
            <w:pPr>
              <w:contextualSpacing/>
              <w:jc w:val="center"/>
              <w:rPr>
                <w:rFonts w:ascii="宋体" w:hAnsi="宋体"/>
                <w:sz w:val="18"/>
                <w:szCs w:val="18"/>
              </w:rPr>
            </w:pPr>
            <w:r>
              <w:rPr>
                <w:rFonts w:ascii="宋体" w:hAnsi="宋体" w:hint="eastAsia"/>
                <w:sz w:val="18"/>
                <w:szCs w:val="18"/>
              </w:rPr>
              <w:t>1</w:t>
            </w:r>
          </w:p>
        </w:tc>
        <w:tc>
          <w:tcPr>
            <w:tcW w:w="1417" w:type="dxa"/>
            <w:vAlign w:val="center"/>
          </w:tcPr>
          <w:p w14:paraId="0F68A89F" w14:textId="77777777" w:rsidR="006D72E3" w:rsidRDefault="003B2711">
            <w:pPr>
              <w:contextualSpacing/>
              <w:jc w:val="center"/>
              <w:rPr>
                <w:rFonts w:ascii="宋体" w:hAnsi="宋体"/>
                <w:sz w:val="18"/>
                <w:szCs w:val="18"/>
              </w:rPr>
            </w:pPr>
            <w:r>
              <w:rPr>
                <w:rFonts w:ascii="宋体" w:hAnsi="宋体" w:hint="eastAsia"/>
                <w:sz w:val="18"/>
                <w:szCs w:val="18"/>
              </w:rPr>
              <w:t>头部</w:t>
            </w:r>
          </w:p>
        </w:tc>
        <w:tc>
          <w:tcPr>
            <w:tcW w:w="6467" w:type="dxa"/>
            <w:vAlign w:val="center"/>
          </w:tcPr>
          <w:p w14:paraId="3D1995D5" w14:textId="76253D94" w:rsidR="006D72E3" w:rsidRDefault="003B2711">
            <w:pPr>
              <w:contextualSpacing/>
              <w:jc w:val="center"/>
              <w:rPr>
                <w:rFonts w:ascii="宋体" w:hAnsi="宋体"/>
                <w:sz w:val="18"/>
                <w:szCs w:val="18"/>
              </w:rPr>
            </w:pPr>
            <w:r>
              <w:rPr>
                <w:rFonts w:ascii="宋体" w:hAnsi="宋体" w:hint="eastAsia"/>
                <w:sz w:val="18"/>
                <w:szCs w:val="18"/>
              </w:rPr>
              <w:t>用轻微力不可去除的渍</w:t>
            </w:r>
            <w:bookmarkStart w:id="148" w:name="_Hlk170463093"/>
            <w:r>
              <w:rPr>
                <w:rFonts w:ascii="宋体" w:hAnsi="宋体" w:hint="eastAsia"/>
                <w:sz w:val="18"/>
                <w:szCs w:val="18"/>
              </w:rPr>
              <w:t>黄皮和毛残留</w:t>
            </w:r>
            <w:bookmarkEnd w:id="148"/>
            <w:r w:rsidR="00BB0A67">
              <w:rPr>
                <w:rFonts w:ascii="宋体" w:hAnsi="宋体" w:hint="eastAsia"/>
                <w:sz w:val="18"/>
                <w:szCs w:val="18"/>
              </w:rPr>
              <w:t>部位</w:t>
            </w:r>
            <w:r>
              <w:rPr>
                <w:rFonts w:ascii="宋体" w:hAnsi="宋体" w:hint="eastAsia"/>
                <w:sz w:val="18"/>
                <w:szCs w:val="18"/>
              </w:rPr>
              <w:t>长度≤</w:t>
            </w:r>
            <w:r w:rsidR="00280AF9">
              <w:rPr>
                <w:rFonts w:ascii="宋体" w:hAnsi="宋体"/>
                <w:sz w:val="18"/>
                <w:szCs w:val="18"/>
              </w:rPr>
              <w:t>8</w:t>
            </w:r>
            <w:r>
              <w:rPr>
                <w:rFonts w:ascii="宋体" w:hAnsi="宋体" w:hint="eastAsia"/>
                <w:sz w:val="18"/>
                <w:szCs w:val="18"/>
              </w:rPr>
              <w:t>mm，宽度≤</w:t>
            </w:r>
            <w:r w:rsidR="00280AF9">
              <w:rPr>
                <w:rFonts w:ascii="宋体" w:hAnsi="宋体"/>
                <w:sz w:val="18"/>
                <w:szCs w:val="18"/>
              </w:rPr>
              <w:t>8</w:t>
            </w:r>
            <w:r>
              <w:rPr>
                <w:rFonts w:ascii="宋体" w:hAnsi="宋体" w:hint="eastAsia"/>
                <w:sz w:val="18"/>
                <w:szCs w:val="18"/>
              </w:rPr>
              <w:t>mm</w:t>
            </w:r>
          </w:p>
        </w:tc>
      </w:tr>
      <w:tr w:rsidR="006D72E3" w14:paraId="6ED35C3E" w14:textId="77777777">
        <w:trPr>
          <w:cantSplit/>
          <w:trHeight w:val="302"/>
          <w:jc w:val="center"/>
        </w:trPr>
        <w:tc>
          <w:tcPr>
            <w:tcW w:w="846" w:type="dxa"/>
            <w:vAlign w:val="center"/>
          </w:tcPr>
          <w:p w14:paraId="255D7326" w14:textId="77777777" w:rsidR="006D72E3" w:rsidRDefault="003B2711">
            <w:pPr>
              <w:contextualSpacing/>
              <w:jc w:val="center"/>
              <w:rPr>
                <w:rFonts w:ascii="宋体" w:hAnsi="宋体"/>
                <w:sz w:val="18"/>
                <w:szCs w:val="18"/>
              </w:rPr>
            </w:pPr>
            <w:r>
              <w:rPr>
                <w:rFonts w:ascii="宋体" w:hAnsi="宋体" w:hint="eastAsia"/>
                <w:sz w:val="18"/>
                <w:szCs w:val="18"/>
              </w:rPr>
              <w:t>2</w:t>
            </w:r>
          </w:p>
        </w:tc>
        <w:tc>
          <w:tcPr>
            <w:tcW w:w="1417" w:type="dxa"/>
            <w:vAlign w:val="center"/>
          </w:tcPr>
          <w:p w14:paraId="0D1741A3" w14:textId="77777777" w:rsidR="006D72E3" w:rsidRDefault="003B2711">
            <w:pPr>
              <w:contextualSpacing/>
              <w:jc w:val="center"/>
              <w:rPr>
                <w:rFonts w:ascii="宋体" w:hAnsi="宋体"/>
                <w:sz w:val="18"/>
                <w:szCs w:val="18"/>
              </w:rPr>
            </w:pPr>
            <w:proofErr w:type="gramStart"/>
            <w:r>
              <w:rPr>
                <w:rFonts w:ascii="宋体" w:hAnsi="宋体" w:hint="eastAsia"/>
                <w:sz w:val="18"/>
                <w:szCs w:val="18"/>
              </w:rPr>
              <w:t>颈</w:t>
            </w:r>
            <w:proofErr w:type="gramEnd"/>
            <w:r>
              <w:rPr>
                <w:rFonts w:ascii="宋体" w:hAnsi="宋体" w:hint="eastAsia"/>
                <w:sz w:val="18"/>
                <w:szCs w:val="18"/>
              </w:rPr>
              <w:t>背部</w:t>
            </w:r>
          </w:p>
        </w:tc>
        <w:tc>
          <w:tcPr>
            <w:tcW w:w="6467" w:type="dxa"/>
            <w:vAlign w:val="center"/>
          </w:tcPr>
          <w:p w14:paraId="503DD2F8" w14:textId="60DF7403" w:rsidR="006D72E3" w:rsidRDefault="003B2711">
            <w:pPr>
              <w:contextualSpacing/>
              <w:jc w:val="center"/>
              <w:rPr>
                <w:rFonts w:ascii="宋体" w:hAnsi="宋体"/>
                <w:sz w:val="18"/>
                <w:szCs w:val="18"/>
              </w:rPr>
            </w:pPr>
            <w:r>
              <w:rPr>
                <w:rFonts w:ascii="宋体" w:hAnsi="宋体" w:hint="eastAsia"/>
                <w:sz w:val="18"/>
                <w:szCs w:val="18"/>
              </w:rPr>
              <w:t>用轻微力不可去除的渍黄皮和毛残留</w:t>
            </w:r>
            <w:r w:rsidR="00BB0A67">
              <w:rPr>
                <w:rFonts w:ascii="宋体" w:hAnsi="宋体" w:hint="eastAsia"/>
                <w:sz w:val="18"/>
                <w:szCs w:val="18"/>
              </w:rPr>
              <w:t>部位</w:t>
            </w:r>
            <w:r>
              <w:rPr>
                <w:rFonts w:ascii="宋体" w:hAnsi="宋体" w:hint="eastAsia"/>
                <w:sz w:val="18"/>
                <w:szCs w:val="18"/>
              </w:rPr>
              <w:t>长度≤</w:t>
            </w:r>
            <w:r>
              <w:rPr>
                <w:rFonts w:ascii="宋体" w:hAnsi="宋体"/>
                <w:sz w:val="18"/>
                <w:szCs w:val="18"/>
              </w:rPr>
              <w:t>8</w:t>
            </w:r>
            <w:r>
              <w:rPr>
                <w:rFonts w:ascii="宋体" w:hAnsi="宋体" w:hint="eastAsia"/>
                <w:sz w:val="18"/>
                <w:szCs w:val="18"/>
              </w:rPr>
              <w:t>mm，宽度≤</w:t>
            </w:r>
            <w:r w:rsidR="00943517">
              <w:rPr>
                <w:rFonts w:ascii="宋体" w:hAnsi="宋体"/>
                <w:sz w:val="18"/>
                <w:szCs w:val="18"/>
              </w:rPr>
              <w:t>10</w:t>
            </w:r>
            <w:r>
              <w:rPr>
                <w:rFonts w:ascii="宋体" w:hAnsi="宋体" w:hint="eastAsia"/>
                <w:sz w:val="18"/>
                <w:szCs w:val="18"/>
              </w:rPr>
              <w:t>mm</w:t>
            </w:r>
          </w:p>
        </w:tc>
      </w:tr>
      <w:tr w:rsidR="006D72E3" w14:paraId="1CD93131" w14:textId="77777777">
        <w:trPr>
          <w:cantSplit/>
          <w:trHeight w:val="302"/>
          <w:jc w:val="center"/>
        </w:trPr>
        <w:tc>
          <w:tcPr>
            <w:tcW w:w="846" w:type="dxa"/>
            <w:vAlign w:val="center"/>
          </w:tcPr>
          <w:p w14:paraId="3D86A2CC" w14:textId="77777777" w:rsidR="006D72E3" w:rsidRDefault="003B2711">
            <w:pPr>
              <w:contextualSpacing/>
              <w:jc w:val="center"/>
              <w:rPr>
                <w:rFonts w:ascii="宋体" w:hAnsi="宋体"/>
                <w:sz w:val="18"/>
                <w:szCs w:val="18"/>
              </w:rPr>
            </w:pPr>
            <w:r>
              <w:rPr>
                <w:rFonts w:ascii="宋体" w:hAnsi="宋体" w:hint="eastAsia"/>
                <w:sz w:val="18"/>
                <w:szCs w:val="18"/>
              </w:rPr>
              <w:t>3</w:t>
            </w:r>
          </w:p>
        </w:tc>
        <w:tc>
          <w:tcPr>
            <w:tcW w:w="1417" w:type="dxa"/>
            <w:vAlign w:val="center"/>
          </w:tcPr>
          <w:p w14:paraId="712031B7" w14:textId="77777777" w:rsidR="006D72E3" w:rsidRDefault="003B2711">
            <w:pPr>
              <w:contextualSpacing/>
              <w:jc w:val="center"/>
              <w:rPr>
                <w:rFonts w:ascii="宋体" w:hAnsi="宋体"/>
                <w:sz w:val="18"/>
                <w:szCs w:val="18"/>
              </w:rPr>
            </w:pPr>
            <w:proofErr w:type="gramStart"/>
            <w:r>
              <w:rPr>
                <w:rFonts w:ascii="宋体" w:hAnsi="宋体" w:hint="eastAsia"/>
                <w:sz w:val="18"/>
                <w:szCs w:val="18"/>
              </w:rPr>
              <w:t>肋</w:t>
            </w:r>
            <w:proofErr w:type="gramEnd"/>
            <w:r>
              <w:rPr>
                <w:rFonts w:ascii="宋体" w:hAnsi="宋体" w:hint="eastAsia"/>
                <w:sz w:val="18"/>
                <w:szCs w:val="18"/>
              </w:rPr>
              <w:t>侧部</w:t>
            </w:r>
          </w:p>
        </w:tc>
        <w:tc>
          <w:tcPr>
            <w:tcW w:w="6467" w:type="dxa"/>
            <w:vAlign w:val="center"/>
          </w:tcPr>
          <w:p w14:paraId="7B202FDD" w14:textId="576C593A" w:rsidR="006D72E3" w:rsidRDefault="003B2711">
            <w:pPr>
              <w:contextualSpacing/>
              <w:jc w:val="center"/>
              <w:rPr>
                <w:rFonts w:ascii="宋体" w:hAnsi="宋体"/>
                <w:sz w:val="18"/>
                <w:szCs w:val="18"/>
              </w:rPr>
            </w:pPr>
            <w:r>
              <w:rPr>
                <w:rFonts w:ascii="宋体" w:hAnsi="宋体" w:hint="eastAsia"/>
                <w:sz w:val="18"/>
                <w:szCs w:val="18"/>
              </w:rPr>
              <w:t>单侧用轻微力不可去除的渍黄皮和毛残留</w:t>
            </w:r>
            <w:r w:rsidR="00BB0A67">
              <w:rPr>
                <w:rFonts w:ascii="宋体" w:hAnsi="宋体" w:hint="eastAsia"/>
                <w:sz w:val="18"/>
                <w:szCs w:val="18"/>
              </w:rPr>
              <w:t>部位</w:t>
            </w:r>
            <w:r>
              <w:rPr>
                <w:rFonts w:ascii="宋体" w:hAnsi="宋体" w:hint="eastAsia"/>
                <w:sz w:val="18"/>
                <w:szCs w:val="18"/>
              </w:rPr>
              <w:t>长度≤</w:t>
            </w:r>
            <w:r>
              <w:rPr>
                <w:rFonts w:ascii="宋体" w:hAnsi="宋体"/>
                <w:sz w:val="18"/>
                <w:szCs w:val="18"/>
              </w:rPr>
              <w:t>15</w:t>
            </w:r>
            <w:r>
              <w:rPr>
                <w:rFonts w:ascii="宋体" w:hAnsi="宋体" w:hint="eastAsia"/>
                <w:sz w:val="18"/>
                <w:szCs w:val="18"/>
              </w:rPr>
              <w:t>mm，宽度≤1</w:t>
            </w:r>
            <w:r>
              <w:rPr>
                <w:rFonts w:ascii="宋体" w:hAnsi="宋体"/>
                <w:sz w:val="18"/>
                <w:szCs w:val="18"/>
              </w:rPr>
              <w:t>0</w:t>
            </w:r>
            <w:r>
              <w:rPr>
                <w:rFonts w:ascii="宋体" w:hAnsi="宋体" w:hint="eastAsia"/>
                <w:sz w:val="18"/>
                <w:szCs w:val="18"/>
              </w:rPr>
              <w:t>mm</w:t>
            </w:r>
          </w:p>
        </w:tc>
      </w:tr>
      <w:tr w:rsidR="006D72E3" w14:paraId="1F77F38D" w14:textId="77777777">
        <w:trPr>
          <w:cantSplit/>
          <w:trHeight w:val="302"/>
          <w:jc w:val="center"/>
        </w:trPr>
        <w:tc>
          <w:tcPr>
            <w:tcW w:w="846" w:type="dxa"/>
            <w:vAlign w:val="center"/>
          </w:tcPr>
          <w:p w14:paraId="5340DAAC" w14:textId="77777777" w:rsidR="006D72E3" w:rsidRDefault="003B2711">
            <w:pPr>
              <w:contextualSpacing/>
              <w:jc w:val="center"/>
              <w:rPr>
                <w:rFonts w:ascii="宋体" w:hAnsi="宋体"/>
                <w:sz w:val="18"/>
                <w:szCs w:val="18"/>
              </w:rPr>
            </w:pPr>
            <w:r>
              <w:rPr>
                <w:rFonts w:ascii="宋体" w:hAnsi="宋体" w:hint="eastAsia"/>
                <w:sz w:val="18"/>
                <w:szCs w:val="18"/>
              </w:rPr>
              <w:t>4</w:t>
            </w:r>
          </w:p>
        </w:tc>
        <w:tc>
          <w:tcPr>
            <w:tcW w:w="1417" w:type="dxa"/>
            <w:vAlign w:val="center"/>
          </w:tcPr>
          <w:p w14:paraId="7A11E953" w14:textId="77777777" w:rsidR="006D72E3" w:rsidRDefault="003B2711">
            <w:pPr>
              <w:contextualSpacing/>
              <w:jc w:val="center"/>
              <w:rPr>
                <w:rFonts w:ascii="宋体" w:hAnsi="宋体"/>
                <w:sz w:val="18"/>
                <w:szCs w:val="18"/>
              </w:rPr>
            </w:pPr>
            <w:r>
              <w:rPr>
                <w:rFonts w:ascii="宋体" w:hAnsi="宋体" w:hint="eastAsia"/>
                <w:sz w:val="18"/>
                <w:szCs w:val="18"/>
              </w:rPr>
              <w:t>腿根部</w:t>
            </w:r>
          </w:p>
        </w:tc>
        <w:tc>
          <w:tcPr>
            <w:tcW w:w="6467" w:type="dxa"/>
            <w:vAlign w:val="center"/>
          </w:tcPr>
          <w:p w14:paraId="1C310420" w14:textId="7F3D8138" w:rsidR="006D72E3" w:rsidRDefault="003B2711">
            <w:pPr>
              <w:contextualSpacing/>
              <w:jc w:val="center"/>
              <w:rPr>
                <w:rFonts w:ascii="宋体" w:hAnsi="宋体"/>
                <w:sz w:val="18"/>
                <w:szCs w:val="18"/>
              </w:rPr>
            </w:pPr>
            <w:r>
              <w:rPr>
                <w:rFonts w:ascii="宋体" w:hAnsi="宋体" w:hint="eastAsia"/>
                <w:sz w:val="18"/>
                <w:szCs w:val="18"/>
              </w:rPr>
              <w:t>单只腿用轻微力不可去除的渍黄皮</w:t>
            </w:r>
            <w:r w:rsidR="00BB0A67">
              <w:rPr>
                <w:rFonts w:ascii="宋体" w:hAnsi="宋体" w:hint="eastAsia"/>
                <w:sz w:val="18"/>
                <w:szCs w:val="18"/>
              </w:rPr>
              <w:t>部位</w:t>
            </w:r>
            <w:r>
              <w:rPr>
                <w:rFonts w:ascii="宋体" w:hAnsi="宋体" w:hint="eastAsia"/>
                <w:sz w:val="18"/>
                <w:szCs w:val="18"/>
              </w:rPr>
              <w:t>长度≤</w:t>
            </w:r>
            <w:r>
              <w:rPr>
                <w:rFonts w:ascii="宋体" w:hAnsi="宋体"/>
                <w:sz w:val="18"/>
                <w:szCs w:val="18"/>
              </w:rPr>
              <w:t>15</w:t>
            </w:r>
            <w:r>
              <w:rPr>
                <w:rFonts w:ascii="宋体" w:hAnsi="宋体" w:hint="eastAsia"/>
                <w:sz w:val="18"/>
                <w:szCs w:val="18"/>
              </w:rPr>
              <w:t>mm，宽度≤</w:t>
            </w:r>
            <w:r>
              <w:rPr>
                <w:rFonts w:ascii="宋体" w:hAnsi="宋体"/>
                <w:sz w:val="18"/>
                <w:szCs w:val="18"/>
              </w:rPr>
              <w:t>5</w:t>
            </w:r>
            <w:r>
              <w:rPr>
                <w:rFonts w:ascii="宋体" w:hAnsi="宋体" w:hint="eastAsia"/>
                <w:sz w:val="18"/>
                <w:szCs w:val="18"/>
              </w:rPr>
              <w:t>mm</w:t>
            </w:r>
          </w:p>
        </w:tc>
      </w:tr>
      <w:tr w:rsidR="0007441E" w14:paraId="38D0F5CF" w14:textId="77777777">
        <w:trPr>
          <w:cantSplit/>
          <w:trHeight w:val="302"/>
          <w:jc w:val="center"/>
        </w:trPr>
        <w:tc>
          <w:tcPr>
            <w:tcW w:w="846" w:type="dxa"/>
            <w:vAlign w:val="center"/>
          </w:tcPr>
          <w:p w14:paraId="326D1166" w14:textId="1727DE76" w:rsidR="0007441E" w:rsidRDefault="0007441E" w:rsidP="0007441E">
            <w:pPr>
              <w:contextualSpacing/>
              <w:jc w:val="center"/>
              <w:rPr>
                <w:rFonts w:ascii="宋体" w:hAnsi="宋体"/>
                <w:sz w:val="18"/>
                <w:szCs w:val="18"/>
              </w:rPr>
            </w:pPr>
            <w:r>
              <w:rPr>
                <w:rFonts w:ascii="宋体" w:hAnsi="宋体" w:hint="eastAsia"/>
                <w:sz w:val="18"/>
                <w:szCs w:val="18"/>
              </w:rPr>
              <w:t>5</w:t>
            </w:r>
          </w:p>
        </w:tc>
        <w:tc>
          <w:tcPr>
            <w:tcW w:w="1417" w:type="dxa"/>
            <w:vAlign w:val="center"/>
          </w:tcPr>
          <w:p w14:paraId="1D4142C9" w14:textId="1A84ADE1" w:rsidR="0007441E" w:rsidRDefault="0007441E" w:rsidP="0007441E">
            <w:pPr>
              <w:contextualSpacing/>
              <w:jc w:val="center"/>
              <w:rPr>
                <w:rFonts w:ascii="宋体" w:hAnsi="宋体"/>
                <w:sz w:val="18"/>
                <w:szCs w:val="18"/>
              </w:rPr>
            </w:pPr>
            <w:r>
              <w:rPr>
                <w:rFonts w:ascii="宋体" w:hAnsi="宋体" w:hint="eastAsia"/>
                <w:sz w:val="18"/>
                <w:szCs w:val="18"/>
              </w:rPr>
              <w:t>腹部</w:t>
            </w:r>
          </w:p>
        </w:tc>
        <w:tc>
          <w:tcPr>
            <w:tcW w:w="6467" w:type="dxa"/>
            <w:vAlign w:val="center"/>
          </w:tcPr>
          <w:p w14:paraId="6BABCC7E" w14:textId="3D49AEAA" w:rsidR="0007441E" w:rsidRDefault="00580133" w:rsidP="0007441E">
            <w:pPr>
              <w:contextualSpacing/>
              <w:jc w:val="center"/>
              <w:rPr>
                <w:rFonts w:ascii="宋体" w:hAnsi="宋体"/>
                <w:sz w:val="18"/>
                <w:szCs w:val="18"/>
              </w:rPr>
            </w:pPr>
            <w:r>
              <w:rPr>
                <w:rFonts w:ascii="宋体" w:hAnsi="宋体" w:hint="eastAsia"/>
                <w:sz w:val="18"/>
                <w:szCs w:val="18"/>
              </w:rPr>
              <w:t>用轻微力不可去除的</w:t>
            </w:r>
            <w:bookmarkStart w:id="149" w:name="_Hlk171507259"/>
            <w:r>
              <w:rPr>
                <w:rFonts w:ascii="宋体" w:hAnsi="宋体" w:hint="eastAsia"/>
                <w:sz w:val="18"/>
                <w:szCs w:val="18"/>
              </w:rPr>
              <w:t>渍黄皮和毛残留</w:t>
            </w:r>
            <w:bookmarkEnd w:id="149"/>
            <w:r w:rsidR="00BB0A67">
              <w:rPr>
                <w:rFonts w:ascii="宋体" w:hAnsi="宋体" w:hint="eastAsia"/>
                <w:sz w:val="18"/>
                <w:szCs w:val="18"/>
              </w:rPr>
              <w:t>部位</w:t>
            </w:r>
            <w:r>
              <w:rPr>
                <w:rFonts w:ascii="宋体" w:hAnsi="宋体" w:hint="eastAsia"/>
                <w:sz w:val="18"/>
                <w:szCs w:val="18"/>
              </w:rPr>
              <w:t>长度≤</w:t>
            </w:r>
            <w:r w:rsidR="00943517">
              <w:rPr>
                <w:rFonts w:ascii="宋体" w:hAnsi="宋体"/>
                <w:sz w:val="18"/>
                <w:szCs w:val="18"/>
              </w:rPr>
              <w:t>2</w:t>
            </w:r>
            <w:r>
              <w:rPr>
                <w:rFonts w:ascii="宋体" w:hAnsi="宋体"/>
                <w:sz w:val="18"/>
                <w:szCs w:val="18"/>
              </w:rPr>
              <w:t>0</w:t>
            </w:r>
            <w:r>
              <w:rPr>
                <w:rFonts w:ascii="宋体" w:hAnsi="宋体" w:hint="eastAsia"/>
                <w:sz w:val="18"/>
                <w:szCs w:val="18"/>
              </w:rPr>
              <w:t>mm，宽度≤</w:t>
            </w:r>
            <w:r w:rsidR="00943517">
              <w:rPr>
                <w:rFonts w:ascii="宋体" w:hAnsi="宋体"/>
                <w:sz w:val="18"/>
                <w:szCs w:val="18"/>
              </w:rPr>
              <w:t>2</w:t>
            </w:r>
            <w:r>
              <w:rPr>
                <w:rFonts w:ascii="宋体" w:hAnsi="宋体"/>
                <w:sz w:val="18"/>
                <w:szCs w:val="18"/>
              </w:rPr>
              <w:t>0</w:t>
            </w:r>
            <w:r>
              <w:rPr>
                <w:rFonts w:ascii="宋体" w:hAnsi="宋体" w:hint="eastAsia"/>
                <w:sz w:val="18"/>
                <w:szCs w:val="18"/>
              </w:rPr>
              <w:t>mm</w:t>
            </w:r>
          </w:p>
        </w:tc>
      </w:tr>
      <w:tr w:rsidR="0007441E" w14:paraId="1C164924" w14:textId="77777777">
        <w:trPr>
          <w:cantSplit/>
          <w:trHeight w:val="302"/>
          <w:jc w:val="center"/>
        </w:trPr>
        <w:tc>
          <w:tcPr>
            <w:tcW w:w="846" w:type="dxa"/>
            <w:vAlign w:val="center"/>
          </w:tcPr>
          <w:p w14:paraId="57C73D57" w14:textId="6F8E0DE3" w:rsidR="0007441E" w:rsidRDefault="0007441E" w:rsidP="0007441E">
            <w:pPr>
              <w:contextualSpacing/>
              <w:jc w:val="center"/>
              <w:rPr>
                <w:rFonts w:ascii="宋体" w:hAnsi="宋体"/>
                <w:sz w:val="18"/>
                <w:szCs w:val="18"/>
              </w:rPr>
            </w:pPr>
            <w:bookmarkStart w:id="150" w:name="_Hlk171507348"/>
            <w:r>
              <w:rPr>
                <w:rFonts w:ascii="宋体" w:hAnsi="宋体" w:hint="eastAsia"/>
                <w:sz w:val="18"/>
                <w:szCs w:val="18"/>
              </w:rPr>
              <w:t>6</w:t>
            </w:r>
          </w:p>
        </w:tc>
        <w:tc>
          <w:tcPr>
            <w:tcW w:w="1417" w:type="dxa"/>
            <w:vAlign w:val="center"/>
          </w:tcPr>
          <w:p w14:paraId="118919A3" w14:textId="77777777" w:rsidR="0007441E" w:rsidRDefault="0007441E" w:rsidP="0007441E">
            <w:pPr>
              <w:contextualSpacing/>
              <w:jc w:val="center"/>
              <w:rPr>
                <w:rFonts w:ascii="宋体" w:hAnsi="宋体"/>
                <w:sz w:val="18"/>
                <w:szCs w:val="18"/>
              </w:rPr>
            </w:pPr>
            <w:bookmarkStart w:id="151" w:name="_Hlk171507233"/>
            <w:r>
              <w:rPr>
                <w:rFonts w:ascii="宋体" w:hAnsi="宋体" w:hint="eastAsia"/>
                <w:sz w:val="18"/>
                <w:szCs w:val="18"/>
              </w:rPr>
              <w:t>肘部</w:t>
            </w:r>
            <w:bookmarkEnd w:id="151"/>
          </w:p>
        </w:tc>
        <w:tc>
          <w:tcPr>
            <w:tcW w:w="6467" w:type="dxa"/>
            <w:vAlign w:val="center"/>
          </w:tcPr>
          <w:p w14:paraId="53A92C53" w14:textId="5342F84D" w:rsidR="0007441E" w:rsidRDefault="0007441E" w:rsidP="0007441E">
            <w:pPr>
              <w:contextualSpacing/>
              <w:jc w:val="center"/>
              <w:rPr>
                <w:rFonts w:ascii="宋体" w:hAnsi="宋体"/>
                <w:sz w:val="18"/>
                <w:szCs w:val="18"/>
              </w:rPr>
            </w:pPr>
            <w:r>
              <w:rPr>
                <w:rFonts w:ascii="宋体" w:hAnsi="宋体" w:hint="eastAsia"/>
                <w:sz w:val="18"/>
                <w:szCs w:val="18"/>
              </w:rPr>
              <w:t>单只腿肘部用轻微力不可去除的渍黄皮和毛残留</w:t>
            </w:r>
            <w:r w:rsidR="00BB0A67">
              <w:rPr>
                <w:rFonts w:ascii="宋体" w:hAnsi="宋体" w:hint="eastAsia"/>
                <w:sz w:val="18"/>
                <w:szCs w:val="18"/>
              </w:rPr>
              <w:t>部位</w:t>
            </w:r>
            <w:r w:rsidR="002B3E59">
              <w:rPr>
                <w:rFonts w:ascii="宋体" w:hAnsi="宋体" w:hint="eastAsia"/>
                <w:sz w:val="18"/>
                <w:szCs w:val="18"/>
              </w:rPr>
              <w:t>长度</w:t>
            </w:r>
            <w:r>
              <w:rPr>
                <w:rFonts w:ascii="宋体" w:hAnsi="宋体" w:hint="eastAsia"/>
                <w:sz w:val="18"/>
                <w:szCs w:val="18"/>
              </w:rPr>
              <w:t>≤</w:t>
            </w:r>
            <w:r w:rsidR="00943517">
              <w:rPr>
                <w:rFonts w:ascii="宋体" w:hAnsi="宋体"/>
                <w:sz w:val="18"/>
                <w:szCs w:val="18"/>
              </w:rPr>
              <w:t>20</w:t>
            </w:r>
            <w:r>
              <w:rPr>
                <w:rFonts w:ascii="宋体" w:hAnsi="宋体" w:hint="eastAsia"/>
                <w:sz w:val="18"/>
                <w:szCs w:val="18"/>
              </w:rPr>
              <w:t>mm，宽度≤</w:t>
            </w:r>
            <w:r w:rsidR="00CC2D4F">
              <w:rPr>
                <w:rFonts w:ascii="宋体" w:hAnsi="宋体"/>
                <w:sz w:val="18"/>
                <w:szCs w:val="18"/>
              </w:rPr>
              <w:t>10</w:t>
            </w:r>
            <w:r>
              <w:rPr>
                <w:rFonts w:ascii="宋体" w:hAnsi="宋体" w:hint="eastAsia"/>
                <w:sz w:val="18"/>
                <w:szCs w:val="18"/>
              </w:rPr>
              <w:t>mm</w:t>
            </w:r>
          </w:p>
        </w:tc>
      </w:tr>
      <w:bookmarkEnd w:id="150"/>
      <w:tr w:rsidR="0007441E" w14:paraId="29CFFA91" w14:textId="77777777">
        <w:trPr>
          <w:cantSplit/>
          <w:trHeight w:val="302"/>
          <w:jc w:val="center"/>
        </w:trPr>
        <w:tc>
          <w:tcPr>
            <w:tcW w:w="846" w:type="dxa"/>
            <w:vAlign w:val="center"/>
          </w:tcPr>
          <w:p w14:paraId="1E00AD84" w14:textId="37B7A012" w:rsidR="0007441E" w:rsidRDefault="0007441E" w:rsidP="0007441E">
            <w:pPr>
              <w:contextualSpacing/>
              <w:jc w:val="center"/>
              <w:rPr>
                <w:rFonts w:ascii="宋体" w:hAnsi="宋体"/>
                <w:sz w:val="18"/>
                <w:szCs w:val="18"/>
              </w:rPr>
            </w:pPr>
            <w:r>
              <w:rPr>
                <w:rFonts w:ascii="宋体" w:hAnsi="宋体" w:hint="eastAsia"/>
                <w:sz w:val="18"/>
                <w:szCs w:val="18"/>
              </w:rPr>
              <w:t>7</w:t>
            </w:r>
          </w:p>
        </w:tc>
        <w:tc>
          <w:tcPr>
            <w:tcW w:w="1417" w:type="dxa"/>
            <w:vAlign w:val="center"/>
          </w:tcPr>
          <w:p w14:paraId="1B0D66B7" w14:textId="77777777" w:rsidR="0007441E" w:rsidRDefault="0007441E" w:rsidP="0007441E">
            <w:pPr>
              <w:contextualSpacing/>
              <w:jc w:val="center"/>
              <w:rPr>
                <w:rFonts w:ascii="宋体" w:hAnsi="宋体"/>
                <w:sz w:val="18"/>
                <w:szCs w:val="18"/>
              </w:rPr>
            </w:pPr>
            <w:r>
              <w:rPr>
                <w:rFonts w:ascii="宋体" w:hAnsi="宋体" w:hint="eastAsia"/>
                <w:sz w:val="18"/>
                <w:szCs w:val="18"/>
              </w:rPr>
              <w:t>翅尖</w:t>
            </w:r>
          </w:p>
        </w:tc>
        <w:tc>
          <w:tcPr>
            <w:tcW w:w="6467" w:type="dxa"/>
            <w:vAlign w:val="center"/>
          </w:tcPr>
          <w:p w14:paraId="6C2A3213" w14:textId="7AF9D837" w:rsidR="0007441E" w:rsidRDefault="0007441E" w:rsidP="0007441E">
            <w:pPr>
              <w:contextualSpacing/>
              <w:jc w:val="center"/>
              <w:rPr>
                <w:rFonts w:ascii="宋体" w:hAnsi="宋体"/>
                <w:sz w:val="18"/>
                <w:szCs w:val="18"/>
              </w:rPr>
            </w:pPr>
            <w:r>
              <w:rPr>
                <w:rFonts w:ascii="宋体" w:hAnsi="宋体" w:hint="eastAsia"/>
                <w:sz w:val="18"/>
                <w:szCs w:val="18"/>
              </w:rPr>
              <w:t>单翅用轻微力不可去除的毛残留</w:t>
            </w:r>
            <w:r w:rsidR="00E01632">
              <w:rPr>
                <w:rFonts w:ascii="宋体" w:hAnsi="宋体" w:hint="eastAsia"/>
                <w:sz w:val="18"/>
                <w:szCs w:val="18"/>
              </w:rPr>
              <w:t>根数</w:t>
            </w:r>
            <w:r>
              <w:rPr>
                <w:rFonts w:ascii="宋体" w:hAnsi="宋体" w:hint="eastAsia"/>
                <w:sz w:val="18"/>
                <w:szCs w:val="18"/>
              </w:rPr>
              <w:t>≤</w:t>
            </w:r>
            <w:r w:rsidR="00E01632">
              <w:rPr>
                <w:rFonts w:ascii="宋体" w:hAnsi="宋体"/>
                <w:sz w:val="18"/>
                <w:szCs w:val="18"/>
              </w:rPr>
              <w:t>2</w:t>
            </w:r>
            <w:r>
              <w:rPr>
                <w:rFonts w:ascii="宋体" w:hAnsi="宋体"/>
                <w:sz w:val="18"/>
                <w:szCs w:val="18"/>
              </w:rPr>
              <w:t xml:space="preserve"> </w:t>
            </w:r>
            <w:r w:rsidR="00E01632">
              <w:rPr>
                <w:rFonts w:ascii="宋体" w:hAnsi="宋体" w:hint="eastAsia"/>
                <w:sz w:val="18"/>
                <w:szCs w:val="18"/>
              </w:rPr>
              <w:t>根</w:t>
            </w:r>
          </w:p>
        </w:tc>
      </w:tr>
      <w:tr w:rsidR="0007441E" w14:paraId="7CF31CF3" w14:textId="77777777">
        <w:trPr>
          <w:cantSplit/>
          <w:trHeight w:val="302"/>
          <w:jc w:val="center"/>
        </w:trPr>
        <w:tc>
          <w:tcPr>
            <w:tcW w:w="846" w:type="dxa"/>
            <w:vAlign w:val="center"/>
          </w:tcPr>
          <w:p w14:paraId="2ACC434D" w14:textId="6699FEE4" w:rsidR="0007441E" w:rsidRDefault="008D3729" w:rsidP="0007441E">
            <w:pPr>
              <w:contextualSpacing/>
              <w:jc w:val="center"/>
              <w:rPr>
                <w:rFonts w:ascii="宋体" w:hAnsi="宋体"/>
                <w:sz w:val="18"/>
                <w:szCs w:val="18"/>
              </w:rPr>
            </w:pPr>
            <w:r>
              <w:rPr>
                <w:rFonts w:ascii="宋体" w:hAnsi="宋体" w:hint="eastAsia"/>
                <w:sz w:val="18"/>
                <w:szCs w:val="18"/>
              </w:rPr>
              <w:t>8</w:t>
            </w:r>
          </w:p>
        </w:tc>
        <w:tc>
          <w:tcPr>
            <w:tcW w:w="1417" w:type="dxa"/>
            <w:vAlign w:val="center"/>
          </w:tcPr>
          <w:p w14:paraId="793EA468" w14:textId="77777777" w:rsidR="0007441E" w:rsidRDefault="0007441E" w:rsidP="0007441E">
            <w:pPr>
              <w:contextualSpacing/>
              <w:jc w:val="center"/>
              <w:rPr>
                <w:rFonts w:ascii="宋体" w:hAnsi="宋体"/>
                <w:sz w:val="18"/>
                <w:szCs w:val="18"/>
              </w:rPr>
            </w:pPr>
            <w:r>
              <w:rPr>
                <w:rFonts w:ascii="宋体" w:hAnsi="宋体" w:hint="eastAsia"/>
                <w:sz w:val="18"/>
                <w:szCs w:val="18"/>
              </w:rPr>
              <w:t>尾尖</w:t>
            </w:r>
          </w:p>
        </w:tc>
        <w:tc>
          <w:tcPr>
            <w:tcW w:w="6467" w:type="dxa"/>
            <w:vAlign w:val="center"/>
          </w:tcPr>
          <w:p w14:paraId="733615E6" w14:textId="431DC0C5" w:rsidR="0007441E" w:rsidRDefault="0007441E" w:rsidP="0007441E">
            <w:pPr>
              <w:contextualSpacing/>
              <w:jc w:val="center"/>
              <w:rPr>
                <w:rFonts w:ascii="宋体" w:hAnsi="宋体"/>
                <w:sz w:val="18"/>
                <w:szCs w:val="18"/>
              </w:rPr>
            </w:pPr>
            <w:r>
              <w:rPr>
                <w:rFonts w:ascii="宋体" w:hAnsi="宋体" w:hint="eastAsia"/>
                <w:sz w:val="18"/>
                <w:szCs w:val="18"/>
              </w:rPr>
              <w:t>用轻微力不可去除的长尾毛残留</w:t>
            </w:r>
            <w:r w:rsidR="00E01632">
              <w:rPr>
                <w:rFonts w:ascii="宋体" w:hAnsi="宋体" w:hint="eastAsia"/>
                <w:sz w:val="18"/>
                <w:szCs w:val="18"/>
              </w:rPr>
              <w:t>根数</w:t>
            </w:r>
            <w:r>
              <w:rPr>
                <w:rFonts w:ascii="宋体" w:hAnsi="宋体" w:hint="eastAsia"/>
                <w:sz w:val="18"/>
                <w:szCs w:val="18"/>
              </w:rPr>
              <w:t>≤</w:t>
            </w:r>
            <w:r w:rsidR="00E01632">
              <w:rPr>
                <w:rFonts w:ascii="宋体" w:hAnsi="宋体"/>
                <w:sz w:val="18"/>
                <w:szCs w:val="18"/>
              </w:rPr>
              <w:t>2</w:t>
            </w:r>
            <w:r>
              <w:rPr>
                <w:rFonts w:ascii="宋体" w:hAnsi="宋体"/>
                <w:sz w:val="18"/>
                <w:szCs w:val="18"/>
              </w:rPr>
              <w:t xml:space="preserve"> </w:t>
            </w:r>
            <w:r w:rsidR="00E01632">
              <w:rPr>
                <w:rFonts w:ascii="宋体" w:hAnsi="宋体" w:hint="eastAsia"/>
                <w:sz w:val="18"/>
                <w:szCs w:val="18"/>
              </w:rPr>
              <w:t>根</w:t>
            </w:r>
          </w:p>
        </w:tc>
      </w:tr>
    </w:tbl>
    <w:p w14:paraId="5C322426" w14:textId="5B3B749D" w:rsidR="00BB0A67" w:rsidRPr="00BB0A67" w:rsidRDefault="00BB0A67" w:rsidP="00BB0A67">
      <w:pPr>
        <w:widowControl/>
        <w:ind w:firstLineChars="200" w:firstLine="360"/>
        <w:jc w:val="left"/>
        <w:outlineLvl w:val="4"/>
        <w:rPr>
          <w:rFonts w:ascii="宋体" w:hAnsi="宋体"/>
          <w:kern w:val="0"/>
          <w:sz w:val="18"/>
          <w:szCs w:val="18"/>
          <w:lang w:val="zh-CN"/>
        </w:rPr>
      </w:pPr>
      <w:bookmarkStart w:id="152" w:name="_Hlk171507413"/>
      <w:r w:rsidRPr="00BB0A67">
        <w:rPr>
          <w:rFonts w:ascii="宋体" w:hAnsi="宋体" w:hint="eastAsia"/>
          <w:kern w:val="0"/>
          <w:sz w:val="18"/>
          <w:szCs w:val="18"/>
          <w:lang w:val="zh-CN"/>
        </w:rPr>
        <w:t>注：肘部</w:t>
      </w:r>
      <w:proofErr w:type="gramStart"/>
      <w:r w:rsidRPr="00BB0A67">
        <w:rPr>
          <w:rFonts w:ascii="宋体" w:hAnsi="宋体" w:hint="eastAsia"/>
          <w:kern w:val="0"/>
          <w:sz w:val="18"/>
          <w:szCs w:val="18"/>
          <w:lang w:val="zh-CN"/>
        </w:rPr>
        <w:t>渍</w:t>
      </w:r>
      <w:proofErr w:type="gramEnd"/>
      <w:r w:rsidRPr="00BB0A67">
        <w:rPr>
          <w:rFonts w:ascii="宋体" w:hAnsi="宋体" w:hint="eastAsia"/>
          <w:kern w:val="0"/>
          <w:sz w:val="18"/>
          <w:szCs w:val="18"/>
          <w:lang w:val="zh-CN"/>
        </w:rPr>
        <w:t>黄皮和毛残留</w:t>
      </w:r>
      <w:r>
        <w:rPr>
          <w:rFonts w:ascii="宋体" w:hAnsi="宋体" w:hint="eastAsia"/>
          <w:kern w:val="0"/>
          <w:sz w:val="18"/>
          <w:szCs w:val="18"/>
          <w:lang w:val="zh-CN"/>
        </w:rPr>
        <w:t>测量</w:t>
      </w:r>
      <w:r w:rsidR="009D722B">
        <w:rPr>
          <w:rFonts w:ascii="宋体" w:hAnsi="宋体" w:hint="eastAsia"/>
          <w:kern w:val="0"/>
          <w:sz w:val="18"/>
          <w:szCs w:val="18"/>
          <w:lang w:val="zh-CN"/>
        </w:rPr>
        <w:t>方法</w:t>
      </w:r>
      <w:r>
        <w:rPr>
          <w:rFonts w:ascii="宋体" w:hAnsi="宋体" w:hint="eastAsia"/>
          <w:kern w:val="0"/>
          <w:sz w:val="18"/>
          <w:szCs w:val="18"/>
          <w:lang w:val="zh-CN"/>
        </w:rPr>
        <w:t>：</w:t>
      </w:r>
      <w:r w:rsidR="003657D6">
        <w:rPr>
          <w:rFonts w:ascii="宋体" w:hAnsi="宋体" w:hint="eastAsia"/>
          <w:kern w:val="0"/>
          <w:sz w:val="18"/>
          <w:szCs w:val="18"/>
          <w:lang w:val="zh-CN"/>
        </w:rPr>
        <w:t>从肘关节处测量</w:t>
      </w:r>
      <w:r>
        <w:rPr>
          <w:rFonts w:ascii="宋体" w:hAnsi="宋体" w:hint="eastAsia"/>
          <w:kern w:val="0"/>
          <w:sz w:val="18"/>
          <w:szCs w:val="18"/>
          <w:lang w:val="zh-CN"/>
        </w:rPr>
        <w:t>小腿上</w:t>
      </w:r>
      <w:r w:rsidRPr="00BB0A67">
        <w:rPr>
          <w:rFonts w:ascii="宋体" w:hAnsi="宋体" w:hint="eastAsia"/>
          <w:kern w:val="0"/>
          <w:sz w:val="18"/>
          <w:szCs w:val="18"/>
          <w:lang w:val="zh-CN"/>
        </w:rPr>
        <w:t>用轻微力不可去除的黄皮和毛残留</w:t>
      </w:r>
      <w:r>
        <w:rPr>
          <w:rFonts w:ascii="宋体" w:hAnsi="宋体" w:hint="eastAsia"/>
          <w:kern w:val="0"/>
          <w:sz w:val="18"/>
          <w:szCs w:val="18"/>
          <w:lang w:val="zh-CN"/>
        </w:rPr>
        <w:t>部位的长和宽</w:t>
      </w:r>
      <w:r w:rsidRPr="00BB0A67">
        <w:rPr>
          <w:rFonts w:ascii="宋体" w:hAnsi="宋体" w:hint="eastAsia"/>
          <w:kern w:val="0"/>
          <w:sz w:val="18"/>
          <w:szCs w:val="18"/>
          <w:lang w:val="zh-CN"/>
        </w:rPr>
        <w:t>。</w:t>
      </w:r>
    </w:p>
    <w:bookmarkEnd w:id="152"/>
    <w:p w14:paraId="15AA94FC" w14:textId="77777777" w:rsidR="006D72E3" w:rsidRDefault="003B2711">
      <w:pPr>
        <w:pStyle w:val="afffc"/>
        <w:spacing w:beforeLines="50" w:before="156" w:afterLines="50" w:after="156"/>
        <w:ind w:firstLineChars="200" w:firstLine="420"/>
        <w:rPr>
          <w:rFonts w:ascii="黑体" w:hAnsi="黑体"/>
        </w:rPr>
      </w:pPr>
      <w:r>
        <w:rPr>
          <w:rFonts w:ascii="黑体" w:hAnsi="黑体" w:hint="eastAsia"/>
        </w:rPr>
        <w:t>b）烫伤率</w:t>
      </w:r>
    </w:p>
    <w:p w14:paraId="4C224104" w14:textId="463EC749" w:rsidR="006D72E3" w:rsidRDefault="003B2711">
      <w:pPr>
        <w:pStyle w:val="afffb"/>
        <w:ind w:firstLineChars="200" w:firstLine="420"/>
        <w:rPr>
          <w:rFonts w:ascii="宋体" w:hAnsi="宋体"/>
        </w:rPr>
      </w:pPr>
      <w:bookmarkStart w:id="153" w:name="_Hlk161635358"/>
      <w:r>
        <w:rPr>
          <w:rFonts w:ascii="宋体" w:eastAsia="宋体" w:hAnsi="宋体" w:hint="eastAsia"/>
        </w:rPr>
        <w:t>烫毛后取样数不少于10</w:t>
      </w:r>
      <w:r>
        <w:rPr>
          <w:rFonts w:ascii="宋体" w:eastAsia="宋体" w:hAnsi="宋体"/>
        </w:rPr>
        <w:t>0</w:t>
      </w:r>
      <w:r>
        <w:rPr>
          <w:rFonts w:ascii="宋体" w:eastAsia="宋体" w:hAnsi="宋体" w:hint="eastAsia"/>
        </w:rPr>
        <w:t>只</w:t>
      </w:r>
      <w:bookmarkStart w:id="154" w:name="_Hlk161635177"/>
      <w:r>
        <w:rPr>
          <w:rFonts w:ascii="宋体" w:eastAsia="宋体" w:hAnsi="宋体" w:hint="eastAsia"/>
        </w:rPr>
        <w:t>禽体</w:t>
      </w:r>
      <w:bookmarkEnd w:id="154"/>
      <w:r>
        <w:rPr>
          <w:rFonts w:ascii="宋体" w:eastAsia="宋体" w:hAnsi="宋体" w:hint="eastAsia"/>
        </w:rPr>
        <w:t>，撕开</w:t>
      </w:r>
      <w:proofErr w:type="gramStart"/>
      <w:r>
        <w:rPr>
          <w:rFonts w:ascii="宋体" w:eastAsia="宋体" w:hAnsi="宋体" w:hint="eastAsia"/>
        </w:rPr>
        <w:t>胸皮查验大胸</w:t>
      </w:r>
      <w:proofErr w:type="gramEnd"/>
      <w:r>
        <w:rPr>
          <w:rFonts w:ascii="宋体" w:eastAsia="宋体" w:hAnsi="宋体" w:hint="eastAsia"/>
        </w:rPr>
        <w:t>烫伤情况，</w:t>
      </w:r>
      <w:r w:rsidR="00E7651F">
        <w:rPr>
          <w:rFonts w:ascii="宋体" w:eastAsia="宋体" w:hAnsi="宋体" w:hint="eastAsia"/>
        </w:rPr>
        <w:t>胸部</w:t>
      </w:r>
      <w:r>
        <w:rPr>
          <w:rFonts w:ascii="宋体" w:eastAsia="宋体" w:hAnsi="宋体" w:hint="eastAsia"/>
        </w:rPr>
        <w:t>肌肉</w:t>
      </w:r>
      <w:r w:rsidR="00905E62">
        <w:rPr>
          <w:rFonts w:ascii="宋体" w:eastAsia="宋体" w:hAnsi="宋体" w:hint="eastAsia"/>
        </w:rPr>
        <w:t>全部</w:t>
      </w:r>
      <w:r w:rsidR="002F2564">
        <w:rPr>
          <w:rFonts w:ascii="宋体" w:eastAsia="宋体" w:hAnsi="宋体" w:hint="eastAsia"/>
        </w:rPr>
        <w:t>呈现</w:t>
      </w:r>
      <w:r>
        <w:rPr>
          <w:rFonts w:ascii="宋体" w:eastAsia="宋体" w:hAnsi="宋体" w:hint="eastAsia"/>
        </w:rPr>
        <w:t>白色熟化现象</w:t>
      </w:r>
      <w:bookmarkStart w:id="155" w:name="_Hlk168742353"/>
      <w:r>
        <w:rPr>
          <w:rFonts w:ascii="宋体" w:eastAsia="宋体" w:hAnsi="宋体" w:hint="eastAsia"/>
        </w:rPr>
        <w:t>记为</w:t>
      </w:r>
      <w:bookmarkEnd w:id="155"/>
      <w:r>
        <w:rPr>
          <w:rFonts w:ascii="宋体" w:eastAsia="宋体" w:hAnsi="宋体" w:hint="eastAsia"/>
        </w:rPr>
        <w:t>烫伤1只，两侧不重复标记，按表公式（</w:t>
      </w:r>
      <w:r>
        <w:rPr>
          <w:rFonts w:ascii="宋体" w:eastAsia="宋体" w:hAnsi="宋体"/>
        </w:rPr>
        <w:t>2</w:t>
      </w:r>
      <w:r>
        <w:rPr>
          <w:rFonts w:ascii="宋体" w:eastAsia="宋体" w:hAnsi="宋体" w:hint="eastAsia"/>
        </w:rPr>
        <w:t>）计算家禽烫伤率，试验重复3次，取其平均值作为试验最终指标值。</w:t>
      </w:r>
      <w:bookmarkEnd w:id="153"/>
    </w:p>
    <w:p w14:paraId="59251C81" w14:textId="77777777" w:rsidR="006D72E3" w:rsidRDefault="003B2711">
      <w:pPr>
        <w:ind w:firstLineChars="300" w:firstLine="630"/>
        <w:jc w:val="center"/>
        <w:rPr>
          <w:rFonts w:ascii="宋体" w:hAnsi="宋体"/>
          <w:sz w:val="28"/>
        </w:rPr>
      </w:pPr>
      <m:oMath>
        <m:r>
          <w:rPr>
            <w:rFonts w:ascii="Cambria Math" w:hAnsi="Cambria Math"/>
          </w:rPr>
          <m:t>N=</m:t>
        </m:r>
        <m:f>
          <m:fPr>
            <m:ctrlPr>
              <w:rPr>
                <w:rFonts w:ascii="Cambria Math" w:eastAsia="等线" w:hAnsi="Cambria Math"/>
                <w:i/>
                <w:szCs w:val="22"/>
              </w:rPr>
            </m:ctrlPr>
          </m:fPr>
          <m:num>
            <m:sSub>
              <m:sSubPr>
                <m:ctrlPr>
                  <w:rPr>
                    <w:rFonts w:ascii="Cambria Math" w:eastAsia="等线" w:hAnsi="Cambria Math"/>
                    <w:i/>
                    <w:szCs w:val="22"/>
                  </w:rPr>
                </m:ctrlPr>
              </m:sSubPr>
              <m:e>
                <m:r>
                  <w:rPr>
                    <w:rFonts w:ascii="Cambria Math" w:hAnsi="Cambria Math" w:cs="MS Gothic"/>
                  </w:rPr>
                  <m:t>C</m:t>
                </m:r>
              </m:e>
              <m:sub>
                <m:r>
                  <w:rPr>
                    <w:rFonts w:ascii="Cambria Math" w:hAnsi="Cambria Math"/>
                  </w:rPr>
                  <m:t>2</m:t>
                </m:r>
              </m:sub>
            </m:sSub>
          </m:num>
          <m:den>
            <m:sSub>
              <m:sSubPr>
                <m:ctrlPr>
                  <w:rPr>
                    <w:rFonts w:ascii="Cambria Math" w:eastAsia="等线" w:hAnsi="Cambria Math"/>
                    <w:i/>
                    <w:szCs w:val="22"/>
                  </w:rPr>
                </m:ctrlPr>
              </m:sSubPr>
              <m:e>
                <m:r>
                  <w:rPr>
                    <w:rFonts w:ascii="Cambria Math" w:hAnsi="Cambria Math"/>
                  </w:rPr>
                  <m:t>Q</m:t>
                </m:r>
              </m:e>
              <m:sub>
                <m:r>
                  <w:rPr>
                    <w:rFonts w:ascii="Cambria Math" w:hAnsi="Cambria Math"/>
                  </w:rPr>
                  <m:t>2</m:t>
                </m:r>
              </m:sub>
            </m:sSub>
          </m:den>
        </m:f>
        <m:r>
          <w:rPr>
            <w:rFonts w:ascii="Cambria Math" w:hAnsi="Cambria Math"/>
          </w:rPr>
          <m:t>×100</m:t>
        </m:r>
      </m:oMath>
      <w:r>
        <w:rPr>
          <w:rFonts w:hint="eastAsia"/>
        </w:rPr>
        <w:t>……</w:t>
      </w:r>
      <w:proofErr w:type="gramStart"/>
      <w:r>
        <w:rPr>
          <w:rFonts w:hint="eastAsia"/>
        </w:rPr>
        <w:t>……</w:t>
      </w:r>
      <w:bookmarkStart w:id="156" w:name="_Hlk170462527"/>
      <w:r>
        <w:rPr>
          <w:rFonts w:hint="eastAsia"/>
        </w:rPr>
        <w:t>………………</w:t>
      </w:r>
      <w:proofErr w:type="gramEnd"/>
      <w:r>
        <w:rPr>
          <w:rFonts w:hint="eastAsia"/>
        </w:rPr>
        <w:t>（</w:t>
      </w:r>
      <w:r>
        <w:t>2</w:t>
      </w:r>
      <w:r>
        <w:rPr>
          <w:rFonts w:hint="eastAsia"/>
        </w:rPr>
        <w:t>）</w:t>
      </w:r>
    </w:p>
    <w:p w14:paraId="7FC369D6" w14:textId="77777777" w:rsidR="006D72E3" w:rsidRDefault="003B2711">
      <w:pPr>
        <w:ind w:firstLineChars="200" w:firstLine="420"/>
        <w:rPr>
          <w:rFonts w:ascii="宋体" w:hAnsi="宋体"/>
        </w:rPr>
      </w:pPr>
      <w:r>
        <w:rPr>
          <w:rFonts w:ascii="宋体" w:hAnsi="宋体" w:hint="eastAsia"/>
        </w:rPr>
        <w:t>式中：</w:t>
      </w:r>
    </w:p>
    <w:p w14:paraId="06C022F1" w14:textId="77777777" w:rsidR="006D72E3" w:rsidRDefault="003B2711">
      <w:pPr>
        <w:ind w:firstLineChars="200" w:firstLine="420"/>
        <w:rPr>
          <w:rFonts w:ascii="宋体" w:hAnsi="宋体"/>
        </w:rPr>
      </w:pPr>
      <w:bookmarkStart w:id="157" w:name="_Hlk161636219"/>
      <w:r>
        <w:rPr>
          <w:rFonts w:ascii="宋体" w:hAnsi="宋体"/>
          <w:i/>
          <w:iCs/>
        </w:rPr>
        <w:t>N</w:t>
      </w:r>
      <w:r>
        <w:t>—</w:t>
      </w:r>
      <w:r>
        <w:rPr>
          <w:rFonts w:ascii="宋体" w:hAnsi="宋体" w:hint="eastAsia"/>
        </w:rPr>
        <w:t>烫伤率</w:t>
      </w:r>
      <w:r>
        <w:rPr>
          <w:rFonts w:hint="eastAsia"/>
        </w:rPr>
        <w:t>，</w:t>
      </w:r>
      <w:r>
        <w:rPr>
          <w:rFonts w:ascii="宋体" w:hAnsi="宋体" w:hint="eastAsia"/>
        </w:rPr>
        <w:t>%；</w:t>
      </w:r>
    </w:p>
    <w:p w14:paraId="1409361E" w14:textId="77777777" w:rsidR="006D72E3" w:rsidRDefault="003B2711">
      <w:pPr>
        <w:ind w:firstLineChars="200" w:firstLine="420"/>
        <w:rPr>
          <w:rFonts w:ascii="宋体" w:hAnsi="宋体"/>
        </w:rPr>
      </w:pPr>
      <w:r>
        <w:rPr>
          <w:i/>
          <w:iCs/>
        </w:rPr>
        <w:t>C</w:t>
      </w:r>
      <w:r>
        <w:rPr>
          <w:i/>
          <w:iCs/>
          <w:vertAlign w:val="subscript"/>
        </w:rPr>
        <w:t>2</w:t>
      </w:r>
      <w:r>
        <w:t>—</w:t>
      </w:r>
      <w:bookmarkStart w:id="158" w:name="_Hlk156987759"/>
      <w:r>
        <w:rPr>
          <w:rFonts w:ascii="宋体" w:hAnsi="宋体" w:hint="eastAsia"/>
        </w:rPr>
        <w:t>烫伤禽体数量</w:t>
      </w:r>
      <w:bookmarkEnd w:id="158"/>
      <w:r>
        <w:rPr>
          <w:rFonts w:ascii="宋体" w:hAnsi="宋体" w:hint="eastAsia"/>
        </w:rPr>
        <w:t>，</w:t>
      </w:r>
      <w:r>
        <w:rPr>
          <w:rFonts w:ascii="宋体" w:hAnsi="宋体" w:hint="eastAsia"/>
          <w:iCs/>
        </w:rPr>
        <w:t>单位为只</w:t>
      </w:r>
      <w:r>
        <w:rPr>
          <w:rFonts w:ascii="宋体" w:hAnsi="宋体" w:hint="eastAsia"/>
        </w:rPr>
        <w:t>；</w:t>
      </w:r>
    </w:p>
    <w:p w14:paraId="406DEA13" w14:textId="1068636A" w:rsidR="006D72E3" w:rsidRDefault="003B2711">
      <w:pPr>
        <w:ind w:firstLineChars="200" w:firstLine="420"/>
      </w:pPr>
      <w:r>
        <w:rPr>
          <w:i/>
          <w:iCs/>
        </w:rPr>
        <w:t>Q</w:t>
      </w:r>
      <w:r>
        <w:rPr>
          <w:i/>
          <w:iCs/>
          <w:vertAlign w:val="subscript"/>
        </w:rPr>
        <w:t>2</w:t>
      </w:r>
      <w:bookmarkEnd w:id="156"/>
      <w:r>
        <w:t>—</w:t>
      </w:r>
      <w:proofErr w:type="gramStart"/>
      <w:r>
        <w:rPr>
          <w:rFonts w:ascii="宋体" w:hAnsi="宋体" w:hint="eastAsia"/>
        </w:rPr>
        <w:t>烫毛禽体</w:t>
      </w:r>
      <w:proofErr w:type="gramEnd"/>
      <w:r w:rsidR="00E51C8D">
        <w:rPr>
          <w:rFonts w:ascii="宋体" w:hAnsi="宋体" w:hint="eastAsia"/>
        </w:rPr>
        <w:t>样品</w:t>
      </w:r>
      <w:r>
        <w:rPr>
          <w:rFonts w:ascii="宋体" w:hAnsi="宋体" w:hint="eastAsia"/>
        </w:rPr>
        <w:t>数量</w:t>
      </w:r>
      <w:r>
        <w:rPr>
          <w:rFonts w:hint="eastAsia"/>
        </w:rPr>
        <w:t>，</w:t>
      </w:r>
      <w:r>
        <w:rPr>
          <w:rFonts w:ascii="宋体" w:hAnsi="宋体" w:hint="eastAsia"/>
          <w:iCs/>
        </w:rPr>
        <w:t>单位为只</w:t>
      </w:r>
      <w:r>
        <w:rPr>
          <w:rFonts w:ascii="宋体" w:hAnsi="宋体" w:hint="eastAsia"/>
        </w:rPr>
        <w:t>。</w:t>
      </w:r>
    </w:p>
    <w:bookmarkEnd w:id="157"/>
    <w:p w14:paraId="50C3B574" w14:textId="77777777" w:rsidR="006D72E3" w:rsidRDefault="003B2711">
      <w:pPr>
        <w:pStyle w:val="aff3"/>
        <w:numPr>
          <w:ilvl w:val="0"/>
          <w:numId w:val="22"/>
        </w:numPr>
        <w:spacing w:afterLines="50" w:after="156"/>
        <w:ind w:firstLineChars="0"/>
        <w:rPr>
          <w:rFonts w:ascii="黑体" w:eastAsia="黑体" w:hAnsi="宋体"/>
        </w:rPr>
      </w:pPr>
      <w:r>
        <w:rPr>
          <w:rFonts w:ascii="黑体" w:eastAsia="黑体" w:hAnsi="宋体" w:hint="eastAsia"/>
        </w:rPr>
        <w:t>适用</w:t>
      </w:r>
      <w:proofErr w:type="gramStart"/>
      <w:r>
        <w:rPr>
          <w:rFonts w:ascii="黑体" w:eastAsia="黑体" w:hAnsi="宋体" w:hint="eastAsia"/>
        </w:rPr>
        <w:t>度用户</w:t>
      </w:r>
      <w:proofErr w:type="gramEnd"/>
      <w:r>
        <w:rPr>
          <w:rFonts w:ascii="黑体" w:eastAsia="黑体" w:hAnsi="宋体" w:hint="eastAsia"/>
        </w:rPr>
        <w:t>意见</w:t>
      </w:r>
    </w:p>
    <w:p w14:paraId="7F150A9D" w14:textId="77777777" w:rsidR="006D72E3" w:rsidRDefault="003B2711">
      <w:pPr>
        <w:pStyle w:val="aff3"/>
        <w:ind w:firstLine="420"/>
        <w:rPr>
          <w:rFonts w:hAnsi="宋体"/>
        </w:rPr>
      </w:pPr>
      <w:r>
        <w:rPr>
          <w:rFonts w:hAnsi="宋体" w:hint="eastAsia"/>
        </w:rPr>
        <w:t>从制造商提供的用户名单中随机选取5户进行调查。调查可采用实地、信函、电话等方式之一或组合形式进行。调查内容见附录B。</w:t>
      </w:r>
    </w:p>
    <w:p w14:paraId="65452351" w14:textId="77777777" w:rsidR="006D72E3" w:rsidRDefault="003B2711">
      <w:pPr>
        <w:pStyle w:val="aff3"/>
        <w:numPr>
          <w:ilvl w:val="0"/>
          <w:numId w:val="22"/>
        </w:numPr>
        <w:spacing w:afterLines="50" w:after="156"/>
        <w:ind w:firstLineChars="0"/>
        <w:rPr>
          <w:rFonts w:ascii="黑体" w:eastAsia="黑体" w:hAnsi="宋体"/>
        </w:rPr>
      </w:pPr>
      <w:r>
        <w:rPr>
          <w:rFonts w:ascii="黑体" w:eastAsia="黑体" w:hAnsi="宋体" w:hint="eastAsia"/>
        </w:rPr>
        <w:t>判定规则</w:t>
      </w:r>
    </w:p>
    <w:p w14:paraId="2868C50D" w14:textId="2013591D" w:rsidR="006D72E3" w:rsidRDefault="003B2711">
      <w:pPr>
        <w:pStyle w:val="aff3"/>
        <w:ind w:firstLine="420"/>
      </w:pPr>
      <w:r>
        <w:rPr>
          <w:rFonts w:hint="eastAsia"/>
        </w:rPr>
        <w:lastRenderedPageBreak/>
        <w:t>作业性能试验结果和适用性用户意见调查结果均满足表</w:t>
      </w:r>
      <w:r w:rsidR="00975E6B">
        <w:t>6</w:t>
      </w:r>
      <w:r>
        <w:rPr>
          <w:rFonts w:hint="eastAsia"/>
        </w:rPr>
        <w:t>要求时，适用性评价结论为在选定的生产线符合大纲要求；否则，适用性评价结论为不符合大纲要</w:t>
      </w:r>
      <w:r w:rsidR="00EB4999">
        <w:rPr>
          <w:rFonts w:hint="eastAsia"/>
        </w:rPr>
        <w:t>求</w:t>
      </w:r>
      <w:r>
        <w:rPr>
          <w:rFonts w:hint="eastAsia"/>
        </w:rPr>
        <w:t>。</w:t>
      </w:r>
    </w:p>
    <w:p w14:paraId="565C4968" w14:textId="77777777" w:rsidR="006D72E3" w:rsidRDefault="003B2711">
      <w:pPr>
        <w:pStyle w:val="aff5"/>
        <w:numPr>
          <w:ilvl w:val="0"/>
          <w:numId w:val="16"/>
        </w:numPr>
        <w:spacing w:beforeLines="50" w:before="156" w:afterLines="50" w:after="156"/>
        <w:rPr>
          <w:rFonts w:hAnsi="宋体"/>
        </w:rPr>
      </w:pPr>
      <w:bookmarkStart w:id="159" w:name="_Toc170561361"/>
      <w:r>
        <w:rPr>
          <w:rFonts w:ascii="黑体" w:hint="eastAsia"/>
        </w:rPr>
        <w:t>可靠性评价</w:t>
      </w:r>
      <w:bookmarkEnd w:id="159"/>
    </w:p>
    <w:p w14:paraId="2D78F1C6" w14:textId="77777777" w:rsidR="006D72E3" w:rsidRDefault="003B2711">
      <w:pPr>
        <w:pStyle w:val="aff3"/>
        <w:numPr>
          <w:ilvl w:val="0"/>
          <w:numId w:val="23"/>
        </w:numPr>
        <w:spacing w:afterLines="50" w:after="156"/>
        <w:ind w:firstLineChars="0"/>
        <w:rPr>
          <w:rFonts w:ascii="黑体" w:eastAsia="黑体" w:hAnsi="宋体"/>
        </w:rPr>
      </w:pPr>
      <w:r>
        <w:rPr>
          <w:rFonts w:ascii="黑体" w:eastAsia="黑体" w:hAnsi="宋体" w:hint="eastAsia"/>
        </w:rPr>
        <w:t>评价方法</w:t>
      </w:r>
    </w:p>
    <w:p w14:paraId="13E00E5A" w14:textId="77777777" w:rsidR="006D72E3" w:rsidRDefault="003B2711">
      <w:pPr>
        <w:pStyle w:val="afffb"/>
        <w:ind w:firstLineChars="200" w:firstLine="420"/>
        <w:rPr>
          <w:rFonts w:ascii="宋体" w:eastAsia="宋体" w:hAnsi="宋体"/>
        </w:rPr>
      </w:pPr>
      <w:r>
        <w:rPr>
          <w:rFonts w:ascii="宋体" w:eastAsia="宋体" w:hAnsi="宋体" w:hint="eastAsia"/>
          <w:szCs w:val="21"/>
        </w:rPr>
        <w:t>可靠性评价采用</w:t>
      </w:r>
      <w:r>
        <w:rPr>
          <w:rFonts w:ascii="宋体" w:eastAsia="宋体" w:hAnsi="宋体" w:hint="eastAsia"/>
          <w:bCs/>
        </w:rPr>
        <w:t>生产查定与用户调查相结合的方法进行。</w:t>
      </w:r>
    </w:p>
    <w:p w14:paraId="159348DF" w14:textId="77777777" w:rsidR="006D72E3" w:rsidRDefault="003B2711">
      <w:pPr>
        <w:pStyle w:val="aff3"/>
        <w:numPr>
          <w:ilvl w:val="0"/>
          <w:numId w:val="23"/>
        </w:numPr>
        <w:spacing w:beforeLines="50" w:before="156" w:afterLines="50" w:after="156"/>
        <w:ind w:firstLineChars="0"/>
        <w:rPr>
          <w:rFonts w:ascii="黑体" w:eastAsia="黑体" w:hAnsi="宋体"/>
        </w:rPr>
      </w:pPr>
      <w:r>
        <w:rPr>
          <w:rFonts w:ascii="黑体" w:eastAsia="黑体" w:hAnsi="宋体" w:hint="eastAsia"/>
        </w:rPr>
        <w:t>评价内容</w:t>
      </w:r>
    </w:p>
    <w:p w14:paraId="4E5F5300" w14:textId="77777777" w:rsidR="006D72E3" w:rsidRDefault="003B2711">
      <w:pPr>
        <w:pStyle w:val="aff3"/>
        <w:ind w:left="420" w:firstLineChars="0" w:firstLine="0"/>
        <w:rPr>
          <w:rFonts w:ascii="黑体" w:eastAsia="黑体" w:hAnsi="宋体"/>
        </w:rPr>
      </w:pPr>
      <w:r>
        <w:rPr>
          <w:rFonts w:hint="eastAsia"/>
        </w:rPr>
        <w:t>可靠性评价的内容包括生产查定的有效度和用户满意度。</w:t>
      </w:r>
    </w:p>
    <w:p w14:paraId="3A00057C" w14:textId="77777777" w:rsidR="006D72E3" w:rsidRDefault="003B2711">
      <w:pPr>
        <w:pStyle w:val="afffb"/>
        <w:numPr>
          <w:ilvl w:val="0"/>
          <w:numId w:val="24"/>
        </w:numPr>
        <w:spacing w:beforeLines="50" w:before="156" w:afterLines="50" w:after="156"/>
        <w:rPr>
          <w:rFonts w:ascii="黑体"/>
        </w:rPr>
      </w:pPr>
      <w:r>
        <w:rPr>
          <w:rFonts w:ascii="黑体" w:hint="eastAsia"/>
        </w:rPr>
        <w:t>有效度</w:t>
      </w:r>
    </w:p>
    <w:p w14:paraId="2DDF41C3" w14:textId="07C45E1C" w:rsidR="006D72E3" w:rsidRDefault="003B2711">
      <w:pPr>
        <w:pStyle w:val="aff3"/>
        <w:ind w:firstLine="420"/>
        <w:rPr>
          <w:rFonts w:hAnsi="宋体"/>
        </w:rPr>
      </w:pPr>
      <w:r>
        <w:rPr>
          <w:rFonts w:hAnsi="宋体" w:hint="eastAsia"/>
        </w:rPr>
        <w:t>生产查定与性能试验同时进行。对样机进行累计作业2个班次的生产查定。记录作业时间、调整保养时间、样机故障情况及排除时间，按式（</w:t>
      </w:r>
      <w:r w:rsidR="005F7538">
        <w:rPr>
          <w:rFonts w:hAnsi="宋体"/>
        </w:rPr>
        <w:t>3</w:t>
      </w:r>
      <w:r>
        <w:rPr>
          <w:rFonts w:hAnsi="宋体" w:hint="eastAsia"/>
        </w:rPr>
        <w:t>）计算有效度K</w:t>
      </w:r>
      <w:r>
        <w:rPr>
          <w:rFonts w:hAnsi="宋体" w:hint="eastAsia"/>
          <w:vertAlign w:val="subscript"/>
        </w:rPr>
        <w:t>18h</w:t>
      </w:r>
      <w:r>
        <w:rPr>
          <w:rFonts w:hint="eastAsia"/>
        </w:rPr>
        <w:t>。</w:t>
      </w:r>
      <w:r>
        <w:rPr>
          <w:rFonts w:hAnsi="宋体" w:hint="eastAsia"/>
        </w:rPr>
        <w:t>在生产查定过程中，不允许发生导致设备功能完全丧失、危及作业安全、造成人身伤亡或重大经济损失的致命故障，也不允许发生主要零部件或重要总成（如电动机、轨道、回转轮、槽体、热源控制阀组等）损坏、报废，导致功能严重下降，无法正常作业的严重故障。</w:t>
      </w:r>
    </w:p>
    <w:p w14:paraId="68EA95E7" w14:textId="362B3136" w:rsidR="006D72E3" w:rsidRDefault="003B2711">
      <w:pPr>
        <w:pStyle w:val="aff3"/>
        <w:ind w:firstLineChars="0" w:firstLine="0"/>
        <w:jc w:val="center"/>
      </w:pPr>
      <w:r>
        <w:rPr>
          <w:rFonts w:hint="eastAsia"/>
          <w:position w:val="-32"/>
        </w:rPr>
        <w:object w:dxaOrig="2205" w:dyaOrig="765" w14:anchorId="134B8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39pt" o:ole="">
            <v:imagedata r:id="rId23" o:title=""/>
          </v:shape>
          <o:OLEObject Type="Embed" ProgID="Equation.3" ShapeID="_x0000_i1025" DrawAspect="Content" ObjectID="_1782536651" r:id="rId24"/>
        </w:object>
      </w:r>
      <w:r>
        <w:rPr>
          <w:rFonts w:hint="eastAsia"/>
        </w:rPr>
        <w:t>……</w:t>
      </w:r>
      <w:proofErr w:type="gramStart"/>
      <w:r>
        <w:rPr>
          <w:rFonts w:hint="eastAsia"/>
        </w:rPr>
        <w:t>……………………</w:t>
      </w:r>
      <w:proofErr w:type="gramEnd"/>
      <w:r>
        <w:rPr>
          <w:rFonts w:hint="eastAsia"/>
        </w:rPr>
        <w:t>（</w:t>
      </w:r>
      <w:r w:rsidR="005F7538">
        <w:t>3</w:t>
      </w:r>
      <w:r>
        <w:rPr>
          <w:rFonts w:hint="eastAsia"/>
        </w:rPr>
        <w:t>）</w:t>
      </w:r>
    </w:p>
    <w:p w14:paraId="0A85A460" w14:textId="77777777" w:rsidR="006D72E3" w:rsidRDefault="003B2711">
      <w:pPr>
        <w:pStyle w:val="aff3"/>
        <w:ind w:firstLineChars="1300" w:firstLine="2730"/>
        <w:jc w:val="center"/>
        <w:rPr>
          <w:rFonts w:hAnsi="宋体"/>
        </w:rPr>
      </w:pPr>
      <w:r>
        <w:rPr>
          <w:rFonts w:hint="eastAsia"/>
          <w:position w:val="-32"/>
        </w:rPr>
        <w:t xml:space="preserve"> </w:t>
      </w:r>
    </w:p>
    <w:p w14:paraId="43FFA81A" w14:textId="77777777" w:rsidR="006D72E3" w:rsidRDefault="003B2711">
      <w:pPr>
        <w:pStyle w:val="aff3"/>
        <w:ind w:firstLine="420"/>
        <w:rPr>
          <w:rFonts w:hAnsi="宋体"/>
        </w:rPr>
      </w:pPr>
      <w:r>
        <w:rPr>
          <w:rFonts w:hAnsi="宋体" w:hint="eastAsia"/>
        </w:rPr>
        <w:t>式中：</w:t>
      </w:r>
    </w:p>
    <w:p w14:paraId="41E0D43F" w14:textId="77777777" w:rsidR="006D72E3" w:rsidRDefault="0090367D">
      <w:pPr>
        <w:pStyle w:val="afffb"/>
        <w:adjustRightInd w:val="0"/>
        <w:snapToGrid w:val="0"/>
        <w:ind w:firstLineChars="200" w:firstLine="420"/>
        <w:textAlignment w:val="center"/>
        <w:outlineLvl w:val="9"/>
        <w:rPr>
          <w:rFonts w:ascii="宋体" w:eastAsia="宋体" w:hAnsi="宋体"/>
          <w:lang w:val="en-US"/>
        </w:rPr>
      </w:pPr>
      <m:oMath>
        <m:sSub>
          <m:sSubPr>
            <m:ctrlPr>
              <w:rPr>
                <w:rFonts w:ascii="Cambria Math" w:hAnsi="宋体"/>
                <w:i/>
              </w:rPr>
            </m:ctrlPr>
          </m:sSubPr>
          <m:e>
            <m:r>
              <w:rPr>
                <w:rFonts w:ascii="Cambria Math" w:hAnsi="宋体"/>
              </w:rPr>
              <m:t>K</m:t>
            </m:r>
          </m:e>
          <m:sub>
            <m:r>
              <w:rPr>
                <w:rFonts w:ascii="Cambria Math" w:hAnsi="宋体"/>
                <w:lang w:val="en-US"/>
              </w:rPr>
              <m:t>18</m:t>
            </m:r>
            <m:r>
              <w:rPr>
                <w:rFonts w:ascii="Cambria Math" w:eastAsia="MS Gothic" w:hAnsi="Cambria Math" w:cs="MS Gothic" w:hint="eastAsia"/>
                <w:lang w:val="en-US"/>
              </w:rPr>
              <m:t>h</m:t>
            </m:r>
            <m:ctrlPr>
              <w:rPr>
                <w:rFonts w:ascii="Cambria Math" w:hAnsi="Cambria Math"/>
                <w:i/>
              </w:rPr>
            </m:ctrlPr>
          </m:sub>
        </m:sSub>
      </m:oMath>
      <w:r w:rsidR="003B2711">
        <w:rPr>
          <w:rFonts w:ascii="宋体" w:eastAsia="宋体" w:hAnsi="宋体" w:hint="eastAsia"/>
          <w:lang w:val="en-US"/>
        </w:rPr>
        <w:t>——</w:t>
      </w:r>
      <w:r w:rsidR="003B2711">
        <w:rPr>
          <w:rFonts w:ascii="宋体" w:eastAsia="宋体" w:hAnsi="宋体" w:hint="eastAsia"/>
        </w:rPr>
        <w:t>有效度</w:t>
      </w:r>
      <w:r w:rsidR="003B2711">
        <w:rPr>
          <w:rFonts w:ascii="宋体" w:eastAsia="宋体" w:hAnsi="宋体" w:hint="eastAsia"/>
          <w:lang w:val="en-US"/>
        </w:rPr>
        <w:t>；</w:t>
      </w:r>
    </w:p>
    <w:p w14:paraId="693B56D1" w14:textId="77777777" w:rsidR="006D72E3" w:rsidRDefault="0090367D">
      <w:pPr>
        <w:pStyle w:val="afffb"/>
        <w:adjustRightInd w:val="0"/>
        <w:snapToGrid w:val="0"/>
        <w:ind w:firstLineChars="200" w:firstLine="420"/>
        <w:textAlignment w:val="center"/>
        <w:outlineLvl w:val="9"/>
        <w:rPr>
          <w:rFonts w:ascii="宋体" w:eastAsia="宋体" w:hAnsi="宋体"/>
        </w:rPr>
      </w:pPr>
      <m:oMath>
        <m:sSub>
          <m:sSubPr>
            <m:ctrlPr>
              <w:rPr>
                <w:rFonts w:ascii="Cambria Math" w:hAnsi="宋体"/>
                <w:i/>
              </w:rPr>
            </m:ctrlPr>
          </m:sSubPr>
          <m:e>
            <m:r>
              <w:rPr>
                <w:rFonts w:ascii="Cambria Math" w:hAnsi="宋体"/>
              </w:rPr>
              <m:t>T</m:t>
            </m:r>
          </m:e>
          <m:sub>
            <m:r>
              <w:rPr>
                <w:rFonts w:ascii="Cambria Math" w:hAnsi="宋体"/>
              </w:rPr>
              <m:t>z</m:t>
            </m:r>
          </m:sub>
        </m:sSub>
      </m:oMath>
      <w:r w:rsidR="003B2711">
        <w:rPr>
          <w:rFonts w:ascii="宋体" w:eastAsia="宋体" w:hAnsi="宋体" w:hint="eastAsia"/>
          <w:sz w:val="10"/>
          <w:szCs w:val="10"/>
          <w:lang w:val="en-US"/>
        </w:rPr>
        <w:t xml:space="preserve"> </w:t>
      </w:r>
      <w:r w:rsidR="003B2711">
        <w:rPr>
          <w:rFonts w:ascii="宋体" w:eastAsia="宋体" w:hAnsi="宋体" w:hint="eastAsia"/>
        </w:rPr>
        <w:t>——作业时间，单位为小时（h）；</w:t>
      </w:r>
    </w:p>
    <w:p w14:paraId="247E7947" w14:textId="5F23DD14" w:rsidR="006D72E3" w:rsidRDefault="0090367D">
      <w:pPr>
        <w:pStyle w:val="afffb"/>
        <w:adjustRightInd w:val="0"/>
        <w:snapToGrid w:val="0"/>
        <w:ind w:firstLineChars="200" w:firstLine="420"/>
        <w:textAlignment w:val="center"/>
        <w:outlineLvl w:val="9"/>
        <w:rPr>
          <w:rFonts w:ascii="宋体" w:eastAsia="宋体" w:hAnsi="宋体"/>
        </w:rPr>
      </w:pPr>
      <m:oMath>
        <m:sSub>
          <m:sSubPr>
            <m:ctrlPr>
              <w:rPr>
                <w:rFonts w:ascii="Cambria Math" w:hAnsi="宋体"/>
                <w:i/>
              </w:rPr>
            </m:ctrlPr>
          </m:sSubPr>
          <m:e>
            <m:r>
              <w:rPr>
                <w:rFonts w:ascii="Cambria Math" w:hAnsi="宋体"/>
              </w:rPr>
              <m:t>T</m:t>
            </m:r>
          </m:e>
          <m:sub>
            <m:r>
              <w:rPr>
                <w:rFonts w:ascii="Cambria Math" w:hAnsi="宋体"/>
              </w:rPr>
              <m:t>g</m:t>
            </m:r>
          </m:sub>
        </m:sSub>
      </m:oMath>
      <w:r w:rsidR="003B2711">
        <w:rPr>
          <w:rFonts w:ascii="宋体" w:eastAsia="宋体" w:hAnsi="宋体" w:hint="eastAsia"/>
          <w:sz w:val="10"/>
          <w:szCs w:val="10"/>
          <w:lang w:val="en-US"/>
        </w:rPr>
        <w:t xml:space="preserve"> </w:t>
      </w:r>
      <w:r w:rsidR="003B2711">
        <w:rPr>
          <w:rFonts w:ascii="宋体" w:eastAsia="宋体" w:hAnsi="宋体" w:hint="eastAsia"/>
        </w:rPr>
        <w:t>——故障排除时间，单位为小时（h）。</w:t>
      </w:r>
    </w:p>
    <w:p w14:paraId="22FF5B1B" w14:textId="77777777" w:rsidR="006D72E3" w:rsidRDefault="003B2711">
      <w:pPr>
        <w:pStyle w:val="afffb"/>
        <w:numPr>
          <w:ilvl w:val="0"/>
          <w:numId w:val="24"/>
        </w:numPr>
        <w:spacing w:beforeLines="50" w:before="156" w:afterLines="50" w:after="156"/>
        <w:rPr>
          <w:rFonts w:ascii="黑体"/>
        </w:rPr>
      </w:pPr>
      <w:r>
        <w:rPr>
          <w:rFonts w:ascii="黑体" w:hint="eastAsia"/>
        </w:rPr>
        <w:t>用户满意度</w:t>
      </w:r>
    </w:p>
    <w:p w14:paraId="3956EB22" w14:textId="28675F22" w:rsidR="006D72E3" w:rsidRDefault="003B2711">
      <w:pPr>
        <w:pStyle w:val="aff3"/>
        <w:ind w:left="420" w:firstLineChars="0" w:firstLine="0"/>
      </w:pPr>
      <w:r>
        <w:rPr>
          <w:rFonts w:hint="eastAsia"/>
        </w:rPr>
        <w:t>可靠性用户调查和适用性用户调查同时进行。按式（</w:t>
      </w:r>
      <w:r w:rsidR="005F7538">
        <w:t>4</w:t>
      </w:r>
      <w:r>
        <w:rPr>
          <w:rFonts w:hint="eastAsia"/>
        </w:rPr>
        <w:t>）计算用户满意度S。</w:t>
      </w:r>
    </w:p>
    <w:p w14:paraId="56874666" w14:textId="372709B8" w:rsidR="006D72E3" w:rsidRDefault="003B2711">
      <w:pPr>
        <w:pStyle w:val="aff3"/>
        <w:wordWrap w:val="0"/>
        <w:ind w:right="210" w:firstLineChars="0" w:firstLine="0"/>
        <w:jc w:val="right"/>
      </w:pPr>
      <m:oMath>
        <m:r>
          <w:rPr>
            <w:rFonts w:ascii="Cambria Math"/>
          </w:rPr>
          <m:t>S=</m:t>
        </m:r>
        <m:f>
          <m:fPr>
            <m:ctrlPr>
              <w:rPr>
                <w:rFonts w:ascii="Cambria Math" w:hAnsi="Cambria Math"/>
                <w:i/>
              </w:rPr>
            </m:ctrlPr>
          </m:fPr>
          <m:num>
            <m:r>
              <w:rPr>
                <w:rFonts w:ascii="Cambria Math"/>
              </w:rPr>
              <m:t>1</m:t>
            </m:r>
          </m:num>
          <m:den>
            <m:r>
              <w:rPr>
                <w:rFonts w:ascii="Cambria Math"/>
              </w:rPr>
              <m:t>m</m:t>
            </m:r>
          </m:den>
        </m:f>
        <m:nary>
          <m:naryPr>
            <m:chr m:val="∑"/>
            <m:ctrlPr>
              <w:rPr>
                <w:rFonts w:ascii="Cambria Math" w:hAnsi="Cambria Math"/>
                <w:i/>
              </w:rPr>
            </m:ctrlPr>
          </m:naryPr>
          <m:sub>
            <m:r>
              <w:rPr>
                <w:rFonts w:ascii="Cambria Math"/>
              </w:rPr>
              <m:t>i=1</m:t>
            </m:r>
          </m:sub>
          <m:sup>
            <m:r>
              <w:rPr>
                <w:rFonts w:ascii="Cambria Math"/>
              </w:rPr>
              <m:t>m</m:t>
            </m:r>
          </m:sup>
          <m:e>
            <m:sSub>
              <m:sSubPr>
                <m:ctrlPr>
                  <w:rPr>
                    <w:rFonts w:ascii="Cambria Math" w:hAnsi="Cambria Math"/>
                    <w:i/>
                  </w:rPr>
                </m:ctrlPr>
              </m:sSubPr>
              <m:e>
                <m:r>
                  <w:rPr>
                    <w:rFonts w:ascii="Cambria Math"/>
                  </w:rPr>
                  <m:t>s</m:t>
                </m:r>
              </m:e>
              <m:sub>
                <m:r>
                  <w:rPr>
                    <w:rFonts w:ascii="Cambria Math"/>
                  </w:rPr>
                  <m:t>i</m:t>
                </m:r>
              </m:sub>
            </m:sSub>
          </m:e>
        </m:nary>
        <m:r>
          <w:rPr>
            <w:rFonts w:ascii="Cambria Math"/>
          </w:rPr>
          <m:t>×</m:t>
        </m:r>
        <m:r>
          <w:rPr>
            <w:rFonts w:ascii="Cambria Math"/>
          </w:rPr>
          <m:t>20</m:t>
        </m:r>
      </m:oMath>
      <w:r>
        <w:rPr>
          <w:rFonts w:hint="eastAsia"/>
        </w:rPr>
        <w:t xml:space="preserve">     </w:t>
      </w:r>
      <w:r>
        <w:rPr>
          <w:rFonts w:hint="eastAsia"/>
          <w:bCs/>
        </w:rPr>
        <w:t>……</w:t>
      </w:r>
      <w:proofErr w:type="gramStart"/>
      <w:r>
        <w:rPr>
          <w:rFonts w:hint="eastAsia"/>
          <w:bCs/>
        </w:rPr>
        <w:t>………………………………</w:t>
      </w:r>
      <w:proofErr w:type="gramEnd"/>
      <w:r>
        <w:rPr>
          <w:rFonts w:hint="eastAsia"/>
          <w:bCs/>
        </w:rPr>
        <w:t>（</w:t>
      </w:r>
      <w:r w:rsidR="005F7538">
        <w:rPr>
          <w:bCs/>
        </w:rPr>
        <w:t>4</w:t>
      </w:r>
      <w:r>
        <w:rPr>
          <w:rFonts w:hint="eastAsia"/>
          <w:bCs/>
        </w:rPr>
        <w:t>）</w:t>
      </w:r>
    </w:p>
    <w:p w14:paraId="1EA4A919" w14:textId="77777777" w:rsidR="006D72E3" w:rsidRDefault="003B2711">
      <w:pPr>
        <w:pStyle w:val="aff3"/>
        <w:ind w:firstLine="420"/>
      </w:pPr>
      <w:r>
        <w:rPr>
          <w:rFonts w:hint="eastAsia"/>
        </w:rPr>
        <w:t>式中：</w:t>
      </w:r>
    </w:p>
    <w:p w14:paraId="2DF7E918" w14:textId="77777777" w:rsidR="006D72E3" w:rsidRDefault="003B2711">
      <w:pPr>
        <w:pStyle w:val="aff3"/>
        <w:ind w:leftChars="202" w:left="424" w:firstLineChars="0" w:firstLine="0"/>
        <w:rPr>
          <w:rFonts w:hAnsi="宋体"/>
        </w:rPr>
      </w:pPr>
      <w:r>
        <w:rPr>
          <w:rFonts w:hint="eastAsia"/>
          <w:i/>
          <w:sz w:val="24"/>
          <w:szCs w:val="24"/>
        </w:rPr>
        <w:t>s</w:t>
      </w:r>
      <w:r>
        <w:rPr>
          <w:rFonts w:hint="eastAsia"/>
        </w:rPr>
        <w:t>——用户满意度（百分制）</w:t>
      </w:r>
      <w:r>
        <w:rPr>
          <w:rFonts w:hAnsi="宋体" w:hint="eastAsia"/>
        </w:rPr>
        <w:t>；</w:t>
      </w:r>
    </w:p>
    <w:p w14:paraId="1AB5FC5D" w14:textId="77777777" w:rsidR="006D72E3" w:rsidRDefault="003B2711">
      <w:pPr>
        <w:pStyle w:val="aff3"/>
        <w:ind w:leftChars="202" w:left="424" w:firstLineChars="0" w:firstLine="0"/>
        <w:rPr>
          <w:rFonts w:hAnsi="宋体"/>
        </w:rPr>
      </w:pPr>
      <w:r>
        <w:rPr>
          <w:rFonts w:hAnsi="宋体" w:hint="eastAsia"/>
          <w:i/>
          <w:sz w:val="24"/>
          <w:szCs w:val="24"/>
        </w:rPr>
        <w:t>m</w:t>
      </w:r>
      <w:r>
        <w:rPr>
          <w:rFonts w:hAnsi="宋体" w:hint="eastAsia"/>
          <w:szCs w:val="21"/>
        </w:rPr>
        <w:t>——调查的用户数</w:t>
      </w:r>
      <w:r>
        <w:rPr>
          <w:rFonts w:hAnsi="宋体" w:hint="eastAsia"/>
        </w:rPr>
        <w:t>；</w:t>
      </w:r>
    </w:p>
    <w:p w14:paraId="529F2991" w14:textId="77777777" w:rsidR="006D72E3" w:rsidRDefault="003B2711">
      <w:pPr>
        <w:pStyle w:val="aff3"/>
        <w:ind w:leftChars="202" w:left="424" w:firstLineChars="0" w:firstLine="0"/>
        <w:rPr>
          <w:rFonts w:hAnsi="宋体"/>
        </w:rPr>
      </w:pPr>
      <w:proofErr w:type="spellStart"/>
      <w:r>
        <w:rPr>
          <w:rFonts w:hAnsi="宋体" w:hint="eastAsia"/>
          <w:i/>
          <w:sz w:val="24"/>
          <w:szCs w:val="24"/>
        </w:rPr>
        <w:t>s</w:t>
      </w:r>
      <w:r>
        <w:rPr>
          <w:rFonts w:hAnsi="宋体" w:hint="eastAsia"/>
          <w:i/>
          <w:sz w:val="24"/>
          <w:szCs w:val="24"/>
          <w:vertAlign w:val="subscript"/>
        </w:rPr>
        <w:t>i</w:t>
      </w:r>
      <w:proofErr w:type="spellEnd"/>
      <w:r>
        <w:rPr>
          <w:rFonts w:hAnsi="宋体" w:hint="eastAsia"/>
          <w:szCs w:val="21"/>
        </w:rPr>
        <w:t>——第</w:t>
      </w:r>
      <w:proofErr w:type="spellStart"/>
      <w:r>
        <w:rPr>
          <w:rFonts w:hAnsi="宋体" w:hint="eastAsia"/>
          <w:szCs w:val="21"/>
        </w:rPr>
        <w:t>i</w:t>
      </w:r>
      <w:proofErr w:type="spellEnd"/>
      <w:r>
        <w:rPr>
          <w:rFonts w:hAnsi="宋体" w:hint="eastAsia"/>
          <w:szCs w:val="21"/>
        </w:rPr>
        <w:t>台用户赋予的满意度分值。</w:t>
      </w:r>
    </w:p>
    <w:p w14:paraId="3F0A78D7" w14:textId="77777777" w:rsidR="006D72E3" w:rsidRDefault="003B2711">
      <w:pPr>
        <w:pStyle w:val="aff3"/>
        <w:numPr>
          <w:ilvl w:val="0"/>
          <w:numId w:val="23"/>
        </w:numPr>
        <w:spacing w:beforeLines="50" w:before="156" w:afterLines="50" w:after="156"/>
        <w:ind w:firstLineChars="0"/>
        <w:rPr>
          <w:rFonts w:ascii="黑体" w:eastAsia="黑体"/>
        </w:rPr>
      </w:pPr>
      <w:r>
        <w:rPr>
          <w:rFonts w:ascii="黑体" w:eastAsia="黑体" w:hint="eastAsia"/>
        </w:rPr>
        <w:t>判定规则</w:t>
      </w:r>
    </w:p>
    <w:p w14:paraId="0FCAAFCB" w14:textId="77777777" w:rsidR="006D72E3" w:rsidRDefault="003B2711">
      <w:pPr>
        <w:pStyle w:val="aff3"/>
        <w:ind w:firstLineChars="0" w:firstLine="0"/>
        <w:rPr>
          <w:rFonts w:hAnsi="宋体"/>
          <w:bCs/>
        </w:rPr>
      </w:pPr>
      <w:r>
        <w:rPr>
          <w:rFonts w:ascii="黑体" w:eastAsia="黑体" w:hAnsi="宋体" w:hint="eastAsia"/>
        </w:rPr>
        <w:t>5.4.3.1</w:t>
      </w:r>
      <w:r>
        <w:rPr>
          <w:rFonts w:hAnsi="宋体" w:hint="eastAsia"/>
        </w:rPr>
        <w:t xml:space="preserve"> </w:t>
      </w:r>
      <w:r>
        <w:rPr>
          <w:rFonts w:hAnsi="宋体" w:hint="eastAsia"/>
          <w:bCs/>
        </w:rPr>
        <w:t>有效度</w:t>
      </w:r>
      <w:r>
        <w:rPr>
          <w:rFonts w:hAnsi="宋体" w:hint="eastAsia"/>
        </w:rPr>
        <w:t>K</w:t>
      </w:r>
      <w:r>
        <w:rPr>
          <w:rFonts w:hAnsi="宋体" w:hint="eastAsia"/>
          <w:vertAlign w:val="subscript"/>
        </w:rPr>
        <w:t>18h</w:t>
      </w:r>
      <w:r>
        <w:rPr>
          <w:rFonts w:hAnsi="宋体" w:hint="eastAsia"/>
          <w:bCs/>
        </w:rPr>
        <w:t>不小于98%，用户满意度S不小于80分，且生产查定和用户调查中未发生本大纲5.4.2.1所述的严重故障、致命故障时，</w:t>
      </w:r>
      <w:r>
        <w:rPr>
          <w:rFonts w:hAnsi="宋体" w:hint="eastAsia"/>
          <w:szCs w:val="21"/>
        </w:rPr>
        <w:t>可靠性评价结论为符合大纲要求；否则</w:t>
      </w:r>
      <w:r>
        <w:rPr>
          <w:rFonts w:hAnsi="宋体" w:hint="eastAsia"/>
          <w:bCs/>
        </w:rPr>
        <w:t>，</w:t>
      </w:r>
      <w:r>
        <w:rPr>
          <w:rFonts w:hAnsi="宋体" w:hint="eastAsia"/>
          <w:szCs w:val="21"/>
        </w:rPr>
        <w:t>可靠性评价结论</w:t>
      </w:r>
      <w:r>
        <w:rPr>
          <w:rFonts w:hAnsi="宋体" w:hint="eastAsia"/>
          <w:bCs/>
        </w:rPr>
        <w:t>为不符合大纲要求。</w:t>
      </w:r>
    </w:p>
    <w:p w14:paraId="6DC6B07F" w14:textId="77777777" w:rsidR="006D72E3" w:rsidRDefault="003B2711">
      <w:pPr>
        <w:pStyle w:val="afffb"/>
        <w:rPr>
          <w:rFonts w:ascii="宋体" w:eastAsia="宋体" w:hAnsi="宋体"/>
          <w:bCs/>
          <w:lang w:val="en-US"/>
        </w:rPr>
      </w:pPr>
      <w:r>
        <w:rPr>
          <w:rFonts w:ascii="黑体" w:hAnsi="宋体" w:hint="eastAsia"/>
          <w:lang w:val="en-US"/>
        </w:rPr>
        <w:t>5.4.3.2</w:t>
      </w:r>
      <w:r>
        <w:rPr>
          <w:rFonts w:ascii="宋体" w:eastAsia="宋体" w:hAnsi="宋体" w:hint="eastAsia"/>
          <w:lang w:val="en-US"/>
        </w:rPr>
        <w:t xml:space="preserve"> </w:t>
      </w:r>
      <w:r>
        <w:rPr>
          <w:rFonts w:ascii="宋体" w:eastAsia="宋体" w:hAnsi="宋体" w:hint="eastAsia"/>
          <w:bCs/>
          <w:lang w:val="en-US"/>
        </w:rPr>
        <w:t>在生产查定中如果发生本大纲5.4.2.1所述的严重故障、致命故障，试验不再继续进行，可靠性评价结论为不符合大纲要求。</w:t>
      </w:r>
    </w:p>
    <w:p w14:paraId="7A6DE95A" w14:textId="77777777" w:rsidR="006D72E3" w:rsidRDefault="003B2711">
      <w:pPr>
        <w:pStyle w:val="aff5"/>
        <w:numPr>
          <w:ilvl w:val="0"/>
          <w:numId w:val="16"/>
        </w:numPr>
        <w:spacing w:beforeLines="50" w:before="156" w:afterLines="50" w:after="156"/>
      </w:pPr>
      <w:bookmarkStart w:id="160" w:name="_Toc170561362"/>
      <w:r>
        <w:rPr>
          <w:rFonts w:hint="eastAsia"/>
        </w:rPr>
        <w:t>综合判定规则</w:t>
      </w:r>
      <w:bookmarkEnd w:id="160"/>
    </w:p>
    <w:p w14:paraId="659E0D37" w14:textId="77777777" w:rsidR="006D72E3" w:rsidRDefault="003B2711">
      <w:pPr>
        <w:pStyle w:val="aff4"/>
        <w:numPr>
          <w:ilvl w:val="0"/>
          <w:numId w:val="25"/>
        </w:numPr>
        <w:spacing w:line="360" w:lineRule="exact"/>
        <w:ind w:left="0" w:firstLine="0"/>
        <w:rPr>
          <w:rFonts w:ascii="宋体" w:eastAsia="宋体" w:hAnsi="宋体"/>
          <w:lang w:val="en-US"/>
        </w:rPr>
      </w:pPr>
      <w:bookmarkStart w:id="161" w:name="_Toc173331690"/>
      <w:r>
        <w:rPr>
          <w:rFonts w:ascii="宋体" w:eastAsia="宋体" w:hAnsi="宋体" w:hint="eastAsia"/>
          <w:lang w:val="en-US"/>
        </w:rPr>
        <w:t>产品一致性检查、安全性评价、</w:t>
      </w:r>
      <w:bookmarkStart w:id="162" w:name="_Toc383139256"/>
      <w:r>
        <w:rPr>
          <w:rFonts w:ascii="宋体" w:eastAsia="宋体" w:hAnsi="宋体" w:hint="eastAsia"/>
          <w:lang w:val="en-US"/>
        </w:rPr>
        <w:t>适用性评价</w:t>
      </w:r>
      <w:bookmarkEnd w:id="162"/>
      <w:r>
        <w:rPr>
          <w:rFonts w:ascii="宋体" w:eastAsia="宋体" w:hAnsi="宋体" w:hint="eastAsia"/>
          <w:lang w:val="en-US"/>
        </w:rPr>
        <w:t>、可靠性评价</w:t>
      </w:r>
      <w:bookmarkEnd w:id="161"/>
      <w:r>
        <w:rPr>
          <w:rFonts w:ascii="宋体" w:eastAsia="宋体" w:hAnsi="宋体" w:hint="eastAsia"/>
          <w:lang w:val="en-US"/>
        </w:rPr>
        <w:t>为一级指标，其包含的各检查项目为二级指标。指标分级与要求见表</w:t>
      </w:r>
      <w:r>
        <w:rPr>
          <w:rFonts w:ascii="宋体" w:eastAsia="宋体" w:hAnsi="宋体"/>
          <w:lang w:val="en-US"/>
        </w:rPr>
        <w:t>6</w:t>
      </w:r>
      <w:r>
        <w:rPr>
          <w:rFonts w:ascii="宋体" w:eastAsia="宋体" w:hAnsi="宋体" w:hint="eastAsia"/>
          <w:lang w:val="en-US"/>
        </w:rPr>
        <w:t>。</w:t>
      </w:r>
    </w:p>
    <w:p w14:paraId="7B6DE9FE" w14:textId="77777777" w:rsidR="006D72E3" w:rsidRDefault="006D72E3">
      <w:pPr>
        <w:pStyle w:val="aff3"/>
        <w:ind w:firstLine="420"/>
      </w:pPr>
    </w:p>
    <w:p w14:paraId="42B6AE82" w14:textId="77777777" w:rsidR="006D72E3" w:rsidRDefault="003B2711">
      <w:pPr>
        <w:pStyle w:val="a6"/>
        <w:numPr>
          <w:ilvl w:val="0"/>
          <w:numId w:val="0"/>
        </w:numPr>
        <w:adjustRightInd w:val="0"/>
        <w:snapToGrid w:val="0"/>
        <w:spacing w:beforeLines="50" w:before="156" w:afterLines="50" w:after="156"/>
      </w:pPr>
      <w:bookmarkStart w:id="163" w:name="_Hlk168130563"/>
      <w:r>
        <w:rPr>
          <w:rFonts w:hint="eastAsia"/>
        </w:rPr>
        <w:t>表</w:t>
      </w:r>
      <w:r>
        <w:t>6</w:t>
      </w:r>
      <w:r>
        <w:rPr>
          <w:rFonts w:hint="eastAsia"/>
        </w:rPr>
        <w:t xml:space="preserve">  综合判定</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6"/>
        <w:gridCol w:w="877"/>
        <w:gridCol w:w="2410"/>
        <w:gridCol w:w="851"/>
        <w:gridCol w:w="3685"/>
      </w:tblGrid>
      <w:tr w:rsidR="006D72E3" w14:paraId="14F2B022" w14:textId="77777777">
        <w:trPr>
          <w:cantSplit/>
          <w:trHeight w:val="284"/>
          <w:tblHeader/>
        </w:trPr>
        <w:tc>
          <w:tcPr>
            <w:tcW w:w="1386" w:type="dxa"/>
            <w:vMerge w:val="restart"/>
            <w:vAlign w:val="center"/>
          </w:tcPr>
          <w:p w14:paraId="7551872B" w14:textId="77777777" w:rsidR="006D72E3" w:rsidRDefault="003B2711">
            <w:pPr>
              <w:pStyle w:val="afa"/>
              <w:pBdr>
                <w:bottom w:val="none" w:sz="0" w:space="0" w:color="auto"/>
              </w:pBdr>
              <w:tabs>
                <w:tab w:val="clear" w:pos="4153"/>
                <w:tab w:val="clear" w:pos="8306"/>
              </w:tabs>
              <w:snapToGrid/>
              <w:contextualSpacing/>
              <w:rPr>
                <w:rFonts w:ascii="宋体" w:hAnsi="宋体"/>
                <w:lang w:val="en-US"/>
              </w:rPr>
            </w:pPr>
            <w:bookmarkStart w:id="164" w:name="_Hlk168130545"/>
            <w:bookmarkEnd w:id="163"/>
            <w:r>
              <w:rPr>
                <w:rFonts w:ascii="宋体" w:hAnsi="宋体" w:hint="eastAsia"/>
                <w:lang w:val="en-US"/>
              </w:rPr>
              <w:t>一级指标</w:t>
            </w:r>
          </w:p>
        </w:tc>
        <w:tc>
          <w:tcPr>
            <w:tcW w:w="877" w:type="dxa"/>
          </w:tcPr>
          <w:p w14:paraId="53BB6392" w14:textId="77777777" w:rsidR="006D72E3" w:rsidRDefault="006D72E3">
            <w:pPr>
              <w:contextualSpacing/>
              <w:jc w:val="center"/>
              <w:rPr>
                <w:rFonts w:ascii="宋体" w:hAnsi="宋体"/>
                <w:sz w:val="18"/>
                <w:szCs w:val="18"/>
              </w:rPr>
            </w:pPr>
          </w:p>
        </w:tc>
        <w:tc>
          <w:tcPr>
            <w:tcW w:w="6946" w:type="dxa"/>
            <w:gridSpan w:val="3"/>
            <w:vAlign w:val="center"/>
          </w:tcPr>
          <w:p w14:paraId="56E7C80E" w14:textId="77777777" w:rsidR="006D72E3" w:rsidRDefault="003B2711">
            <w:pPr>
              <w:contextualSpacing/>
              <w:jc w:val="center"/>
              <w:rPr>
                <w:rFonts w:ascii="宋体" w:hAnsi="宋体"/>
                <w:sz w:val="18"/>
                <w:szCs w:val="18"/>
              </w:rPr>
            </w:pPr>
            <w:r>
              <w:rPr>
                <w:rFonts w:ascii="宋体" w:hAnsi="宋体" w:hint="eastAsia"/>
                <w:sz w:val="18"/>
                <w:szCs w:val="18"/>
              </w:rPr>
              <w:t>二级指标</w:t>
            </w:r>
          </w:p>
        </w:tc>
      </w:tr>
      <w:tr w:rsidR="006D72E3" w14:paraId="3E76251A" w14:textId="77777777">
        <w:trPr>
          <w:cantSplit/>
          <w:trHeight w:val="284"/>
          <w:tblHeader/>
        </w:trPr>
        <w:tc>
          <w:tcPr>
            <w:tcW w:w="1386" w:type="dxa"/>
            <w:vMerge/>
            <w:vAlign w:val="center"/>
          </w:tcPr>
          <w:p w14:paraId="3D5BC32C" w14:textId="77777777" w:rsidR="006D72E3" w:rsidRDefault="006D72E3">
            <w:pPr>
              <w:pStyle w:val="afa"/>
              <w:pBdr>
                <w:bottom w:val="none" w:sz="0" w:space="0" w:color="auto"/>
              </w:pBdr>
              <w:tabs>
                <w:tab w:val="clear" w:pos="4153"/>
                <w:tab w:val="clear" w:pos="8306"/>
              </w:tabs>
              <w:snapToGrid/>
              <w:contextualSpacing/>
              <w:rPr>
                <w:rFonts w:ascii="宋体" w:hAnsi="宋体"/>
                <w:lang w:val="en-US"/>
              </w:rPr>
            </w:pPr>
          </w:p>
        </w:tc>
        <w:tc>
          <w:tcPr>
            <w:tcW w:w="877" w:type="dxa"/>
            <w:vAlign w:val="center"/>
          </w:tcPr>
          <w:p w14:paraId="045B3904" w14:textId="77777777" w:rsidR="006D72E3" w:rsidRDefault="003B2711">
            <w:pPr>
              <w:contextualSpacing/>
              <w:jc w:val="center"/>
              <w:rPr>
                <w:rFonts w:ascii="宋体" w:hAnsi="宋体"/>
                <w:sz w:val="18"/>
                <w:szCs w:val="18"/>
              </w:rPr>
            </w:pPr>
            <w:r>
              <w:rPr>
                <w:rFonts w:ascii="宋体" w:hAnsi="宋体" w:hint="eastAsia"/>
                <w:sz w:val="18"/>
                <w:szCs w:val="18"/>
              </w:rPr>
              <w:t>序号</w:t>
            </w:r>
          </w:p>
        </w:tc>
        <w:tc>
          <w:tcPr>
            <w:tcW w:w="2410" w:type="dxa"/>
            <w:vAlign w:val="center"/>
          </w:tcPr>
          <w:p w14:paraId="3AA7139D" w14:textId="77777777" w:rsidR="006D72E3" w:rsidRDefault="003B2711">
            <w:pPr>
              <w:contextualSpacing/>
              <w:jc w:val="center"/>
              <w:rPr>
                <w:rFonts w:ascii="宋体" w:hAnsi="宋体"/>
                <w:sz w:val="18"/>
                <w:szCs w:val="18"/>
              </w:rPr>
            </w:pPr>
            <w:r>
              <w:rPr>
                <w:rFonts w:ascii="宋体" w:hAnsi="宋体" w:hint="eastAsia"/>
                <w:sz w:val="18"/>
                <w:szCs w:val="18"/>
              </w:rPr>
              <w:t>项目</w:t>
            </w:r>
          </w:p>
        </w:tc>
        <w:tc>
          <w:tcPr>
            <w:tcW w:w="851" w:type="dxa"/>
            <w:vAlign w:val="center"/>
          </w:tcPr>
          <w:p w14:paraId="36A83A9D" w14:textId="77777777" w:rsidR="006D72E3" w:rsidRDefault="003B2711">
            <w:pPr>
              <w:contextualSpacing/>
              <w:jc w:val="center"/>
              <w:rPr>
                <w:rFonts w:ascii="宋体" w:hAnsi="宋体"/>
                <w:sz w:val="18"/>
                <w:szCs w:val="18"/>
              </w:rPr>
            </w:pPr>
            <w:r>
              <w:rPr>
                <w:rFonts w:ascii="宋体" w:hAnsi="宋体" w:hint="eastAsia"/>
                <w:sz w:val="18"/>
                <w:szCs w:val="18"/>
              </w:rPr>
              <w:t>单位</w:t>
            </w:r>
          </w:p>
        </w:tc>
        <w:tc>
          <w:tcPr>
            <w:tcW w:w="3685" w:type="dxa"/>
            <w:vAlign w:val="center"/>
          </w:tcPr>
          <w:p w14:paraId="6EDD64EF" w14:textId="77777777" w:rsidR="006D72E3" w:rsidRDefault="003B2711">
            <w:pPr>
              <w:contextualSpacing/>
              <w:jc w:val="center"/>
              <w:rPr>
                <w:rFonts w:ascii="宋体" w:hAnsi="宋体"/>
                <w:sz w:val="18"/>
                <w:szCs w:val="18"/>
              </w:rPr>
            </w:pPr>
            <w:r>
              <w:rPr>
                <w:rFonts w:ascii="宋体" w:hAnsi="宋体" w:hint="eastAsia"/>
                <w:sz w:val="18"/>
                <w:szCs w:val="18"/>
              </w:rPr>
              <w:t>要求</w:t>
            </w:r>
          </w:p>
        </w:tc>
      </w:tr>
      <w:tr w:rsidR="006D72E3" w14:paraId="0F2A1629" w14:textId="77777777">
        <w:trPr>
          <w:cantSplit/>
          <w:trHeight w:val="284"/>
        </w:trPr>
        <w:tc>
          <w:tcPr>
            <w:tcW w:w="1386" w:type="dxa"/>
            <w:vAlign w:val="center"/>
          </w:tcPr>
          <w:p w14:paraId="557A2F16" w14:textId="77777777" w:rsidR="006D72E3" w:rsidRDefault="003B2711">
            <w:pPr>
              <w:pStyle w:val="afa"/>
              <w:pBdr>
                <w:bottom w:val="none" w:sz="0" w:space="0" w:color="auto"/>
              </w:pBdr>
              <w:tabs>
                <w:tab w:val="clear" w:pos="4153"/>
                <w:tab w:val="clear" w:pos="8306"/>
              </w:tabs>
              <w:snapToGrid/>
              <w:contextualSpacing/>
              <w:rPr>
                <w:rFonts w:ascii="宋体" w:hAnsi="宋体"/>
                <w:lang w:val="en-US"/>
              </w:rPr>
            </w:pPr>
            <w:r>
              <w:rPr>
                <w:rFonts w:ascii="宋体" w:hAnsi="宋体" w:hint="eastAsia"/>
                <w:lang w:val="en-US"/>
              </w:rPr>
              <w:t>一致性检查</w:t>
            </w:r>
          </w:p>
        </w:tc>
        <w:tc>
          <w:tcPr>
            <w:tcW w:w="877" w:type="dxa"/>
            <w:vAlign w:val="center"/>
          </w:tcPr>
          <w:p w14:paraId="4B6D3443" w14:textId="77777777" w:rsidR="006D72E3" w:rsidRDefault="003B2711">
            <w:pPr>
              <w:contextualSpacing/>
              <w:jc w:val="center"/>
              <w:rPr>
                <w:rFonts w:ascii="宋体" w:hAnsi="宋体"/>
                <w:sz w:val="18"/>
                <w:szCs w:val="18"/>
              </w:rPr>
            </w:pPr>
            <w:r>
              <w:rPr>
                <w:rFonts w:ascii="宋体" w:hAnsi="宋体" w:hint="eastAsia"/>
                <w:sz w:val="18"/>
                <w:szCs w:val="18"/>
              </w:rPr>
              <w:t>1</w:t>
            </w:r>
          </w:p>
        </w:tc>
        <w:tc>
          <w:tcPr>
            <w:tcW w:w="2410" w:type="dxa"/>
            <w:vAlign w:val="center"/>
          </w:tcPr>
          <w:p w14:paraId="377ABCF1" w14:textId="77777777" w:rsidR="006D72E3" w:rsidRDefault="003B2711">
            <w:pPr>
              <w:contextualSpacing/>
              <w:jc w:val="center"/>
              <w:rPr>
                <w:rFonts w:ascii="宋体" w:hAnsi="宋体"/>
                <w:sz w:val="18"/>
                <w:szCs w:val="18"/>
              </w:rPr>
            </w:pPr>
            <w:r>
              <w:rPr>
                <w:rFonts w:ascii="宋体" w:hAnsi="宋体" w:hint="eastAsia"/>
                <w:sz w:val="18"/>
                <w:szCs w:val="18"/>
              </w:rPr>
              <w:t>共检查</w:t>
            </w:r>
            <w:r>
              <w:rPr>
                <w:rFonts w:ascii="宋体" w:hAnsi="宋体"/>
                <w:sz w:val="18"/>
                <w:szCs w:val="18"/>
              </w:rPr>
              <w:t>5.</w:t>
            </w:r>
            <w:r>
              <w:rPr>
                <w:rFonts w:ascii="宋体" w:hAnsi="宋体" w:hint="eastAsia"/>
                <w:sz w:val="18"/>
                <w:szCs w:val="18"/>
              </w:rPr>
              <w:t>1项（见表</w:t>
            </w:r>
            <w:r>
              <w:rPr>
                <w:rFonts w:ascii="宋体" w:hAnsi="宋体"/>
                <w:sz w:val="18"/>
                <w:szCs w:val="18"/>
              </w:rPr>
              <w:t>2</w:t>
            </w:r>
            <w:r>
              <w:rPr>
                <w:rFonts w:ascii="宋体" w:hAnsi="宋体" w:hint="eastAsia"/>
                <w:sz w:val="18"/>
                <w:szCs w:val="18"/>
              </w:rPr>
              <w:t>）</w:t>
            </w:r>
          </w:p>
        </w:tc>
        <w:tc>
          <w:tcPr>
            <w:tcW w:w="851" w:type="dxa"/>
            <w:vAlign w:val="center"/>
          </w:tcPr>
          <w:p w14:paraId="7AAF31C7" w14:textId="77777777" w:rsidR="006D72E3" w:rsidRDefault="003B2711">
            <w:pPr>
              <w:contextualSpacing/>
              <w:jc w:val="center"/>
              <w:rPr>
                <w:rFonts w:ascii="宋体" w:hAnsi="宋体"/>
                <w:sz w:val="18"/>
                <w:szCs w:val="18"/>
              </w:rPr>
            </w:pPr>
            <w:r>
              <w:rPr>
                <w:rFonts w:ascii="宋体" w:hAnsi="宋体" w:hint="eastAsia"/>
                <w:sz w:val="18"/>
                <w:szCs w:val="18"/>
              </w:rPr>
              <w:t>/</w:t>
            </w:r>
          </w:p>
        </w:tc>
        <w:tc>
          <w:tcPr>
            <w:tcW w:w="3685" w:type="dxa"/>
            <w:vAlign w:val="center"/>
          </w:tcPr>
          <w:p w14:paraId="2E15A365" w14:textId="77777777" w:rsidR="006D72E3" w:rsidRDefault="003B2711">
            <w:pPr>
              <w:contextualSpacing/>
              <w:jc w:val="center"/>
              <w:rPr>
                <w:rFonts w:ascii="宋体" w:hAnsi="宋体"/>
                <w:sz w:val="18"/>
                <w:szCs w:val="18"/>
              </w:rPr>
            </w:pPr>
            <w:r>
              <w:rPr>
                <w:rFonts w:ascii="宋体" w:hAnsi="宋体" w:hint="eastAsia"/>
                <w:sz w:val="18"/>
                <w:szCs w:val="18"/>
              </w:rPr>
              <w:t>符合要求</w:t>
            </w:r>
          </w:p>
        </w:tc>
      </w:tr>
      <w:tr w:rsidR="006D72E3" w14:paraId="1EB253FB" w14:textId="77777777">
        <w:trPr>
          <w:cantSplit/>
          <w:trHeight w:val="284"/>
        </w:trPr>
        <w:tc>
          <w:tcPr>
            <w:tcW w:w="1386" w:type="dxa"/>
            <w:vMerge w:val="restart"/>
            <w:vAlign w:val="center"/>
          </w:tcPr>
          <w:p w14:paraId="5CA0ECC6" w14:textId="77777777" w:rsidR="006D72E3" w:rsidRDefault="003B2711">
            <w:pPr>
              <w:contextualSpacing/>
              <w:jc w:val="center"/>
              <w:rPr>
                <w:rFonts w:ascii="宋体" w:hAnsi="宋体"/>
                <w:sz w:val="18"/>
                <w:szCs w:val="18"/>
              </w:rPr>
            </w:pPr>
            <w:r>
              <w:rPr>
                <w:rFonts w:ascii="宋体" w:hAnsi="宋体" w:hint="eastAsia"/>
                <w:sz w:val="18"/>
                <w:szCs w:val="18"/>
              </w:rPr>
              <w:t>安全性评价</w:t>
            </w:r>
          </w:p>
        </w:tc>
        <w:tc>
          <w:tcPr>
            <w:tcW w:w="877" w:type="dxa"/>
            <w:vAlign w:val="center"/>
          </w:tcPr>
          <w:p w14:paraId="24A84584" w14:textId="77777777" w:rsidR="006D72E3" w:rsidRDefault="003B2711">
            <w:pPr>
              <w:contextualSpacing/>
              <w:jc w:val="center"/>
              <w:rPr>
                <w:rFonts w:ascii="宋体" w:hAnsi="宋体"/>
                <w:sz w:val="18"/>
                <w:szCs w:val="18"/>
              </w:rPr>
            </w:pPr>
            <w:r>
              <w:rPr>
                <w:rFonts w:ascii="宋体" w:hAnsi="宋体" w:hint="eastAsia"/>
                <w:sz w:val="18"/>
                <w:szCs w:val="18"/>
              </w:rPr>
              <w:t>1</w:t>
            </w:r>
          </w:p>
        </w:tc>
        <w:tc>
          <w:tcPr>
            <w:tcW w:w="2410" w:type="dxa"/>
            <w:vAlign w:val="center"/>
          </w:tcPr>
          <w:p w14:paraId="667FADC5" w14:textId="77777777" w:rsidR="006D72E3" w:rsidRDefault="003B2711">
            <w:pPr>
              <w:contextualSpacing/>
              <w:jc w:val="center"/>
              <w:rPr>
                <w:rFonts w:ascii="宋体" w:hAnsi="宋体"/>
                <w:sz w:val="18"/>
                <w:szCs w:val="18"/>
              </w:rPr>
            </w:pPr>
            <w:r>
              <w:rPr>
                <w:rFonts w:ascii="宋体" w:hAnsi="宋体" w:hint="eastAsia"/>
                <w:sz w:val="18"/>
                <w:szCs w:val="18"/>
              </w:rPr>
              <w:t>安全防护</w:t>
            </w:r>
          </w:p>
        </w:tc>
        <w:tc>
          <w:tcPr>
            <w:tcW w:w="851" w:type="dxa"/>
            <w:vAlign w:val="center"/>
          </w:tcPr>
          <w:p w14:paraId="4B3A5015" w14:textId="77777777" w:rsidR="006D72E3" w:rsidRDefault="003B2711">
            <w:pPr>
              <w:contextualSpacing/>
              <w:jc w:val="center"/>
              <w:rPr>
                <w:rFonts w:ascii="宋体" w:hAnsi="宋体"/>
                <w:sz w:val="18"/>
                <w:szCs w:val="18"/>
              </w:rPr>
            </w:pPr>
            <w:r>
              <w:rPr>
                <w:rFonts w:ascii="宋体" w:hAnsi="宋体" w:hint="eastAsia"/>
                <w:sz w:val="18"/>
                <w:szCs w:val="18"/>
              </w:rPr>
              <w:t>/</w:t>
            </w:r>
          </w:p>
        </w:tc>
        <w:tc>
          <w:tcPr>
            <w:tcW w:w="3685" w:type="dxa"/>
            <w:vAlign w:val="center"/>
          </w:tcPr>
          <w:p w14:paraId="171F1697" w14:textId="77777777" w:rsidR="006D72E3" w:rsidRDefault="003B2711">
            <w:pPr>
              <w:contextualSpacing/>
              <w:jc w:val="center"/>
              <w:rPr>
                <w:rFonts w:ascii="宋体" w:hAnsi="宋体"/>
                <w:sz w:val="18"/>
                <w:szCs w:val="18"/>
              </w:rPr>
            </w:pPr>
            <w:r>
              <w:rPr>
                <w:rFonts w:ascii="宋体" w:hAnsi="宋体" w:hint="eastAsia"/>
                <w:sz w:val="18"/>
                <w:szCs w:val="18"/>
              </w:rPr>
              <w:t>符合本大纲第5.2.1的要求</w:t>
            </w:r>
          </w:p>
        </w:tc>
      </w:tr>
      <w:tr w:rsidR="006D72E3" w14:paraId="2413A5F2" w14:textId="77777777">
        <w:trPr>
          <w:cantSplit/>
          <w:trHeight w:val="284"/>
        </w:trPr>
        <w:tc>
          <w:tcPr>
            <w:tcW w:w="1386" w:type="dxa"/>
            <w:vMerge/>
            <w:vAlign w:val="center"/>
          </w:tcPr>
          <w:p w14:paraId="3A4C95B5" w14:textId="77777777" w:rsidR="006D72E3" w:rsidRDefault="006D72E3">
            <w:pPr>
              <w:contextualSpacing/>
              <w:jc w:val="center"/>
              <w:rPr>
                <w:rFonts w:ascii="宋体" w:hAnsi="宋体"/>
                <w:sz w:val="18"/>
                <w:szCs w:val="18"/>
              </w:rPr>
            </w:pPr>
          </w:p>
        </w:tc>
        <w:tc>
          <w:tcPr>
            <w:tcW w:w="877" w:type="dxa"/>
            <w:vAlign w:val="center"/>
          </w:tcPr>
          <w:p w14:paraId="27180C35" w14:textId="77777777" w:rsidR="006D72E3" w:rsidRDefault="003B2711">
            <w:pPr>
              <w:contextualSpacing/>
              <w:jc w:val="center"/>
              <w:rPr>
                <w:rFonts w:ascii="宋体" w:hAnsi="宋体"/>
                <w:sz w:val="18"/>
                <w:szCs w:val="18"/>
              </w:rPr>
            </w:pPr>
            <w:r>
              <w:rPr>
                <w:rFonts w:ascii="宋体" w:hAnsi="宋体" w:hint="eastAsia"/>
                <w:sz w:val="18"/>
                <w:szCs w:val="18"/>
              </w:rPr>
              <w:t>2</w:t>
            </w:r>
          </w:p>
        </w:tc>
        <w:tc>
          <w:tcPr>
            <w:tcW w:w="2410" w:type="dxa"/>
            <w:vAlign w:val="center"/>
          </w:tcPr>
          <w:p w14:paraId="609923B8" w14:textId="77777777" w:rsidR="006D72E3" w:rsidRDefault="003B2711">
            <w:pPr>
              <w:pStyle w:val="af8"/>
              <w:contextualSpacing/>
              <w:jc w:val="center"/>
              <w:rPr>
                <w:rFonts w:ascii="宋体" w:hAnsi="宋体"/>
              </w:rPr>
            </w:pPr>
            <w:r>
              <w:rPr>
                <w:rFonts w:ascii="宋体" w:hAnsi="宋体" w:hint="eastAsia"/>
              </w:rPr>
              <w:t>安全信息</w:t>
            </w:r>
          </w:p>
        </w:tc>
        <w:tc>
          <w:tcPr>
            <w:tcW w:w="851" w:type="dxa"/>
            <w:vAlign w:val="center"/>
          </w:tcPr>
          <w:p w14:paraId="6DFC3B35" w14:textId="77777777" w:rsidR="006D72E3" w:rsidRDefault="003B2711">
            <w:pPr>
              <w:contextualSpacing/>
              <w:jc w:val="center"/>
              <w:rPr>
                <w:rFonts w:ascii="宋体" w:hAnsi="宋体"/>
                <w:sz w:val="18"/>
                <w:szCs w:val="18"/>
              </w:rPr>
            </w:pPr>
            <w:r>
              <w:rPr>
                <w:rFonts w:ascii="宋体" w:hAnsi="宋体" w:hint="eastAsia"/>
                <w:sz w:val="18"/>
                <w:szCs w:val="18"/>
              </w:rPr>
              <w:t>/</w:t>
            </w:r>
          </w:p>
        </w:tc>
        <w:tc>
          <w:tcPr>
            <w:tcW w:w="3685" w:type="dxa"/>
            <w:vAlign w:val="center"/>
          </w:tcPr>
          <w:p w14:paraId="007859A4" w14:textId="77777777" w:rsidR="006D72E3" w:rsidRDefault="003B2711">
            <w:pPr>
              <w:contextualSpacing/>
              <w:jc w:val="center"/>
              <w:rPr>
                <w:rFonts w:ascii="宋体" w:hAnsi="宋体"/>
                <w:sz w:val="18"/>
                <w:szCs w:val="18"/>
              </w:rPr>
            </w:pPr>
            <w:r>
              <w:rPr>
                <w:rFonts w:ascii="宋体" w:hAnsi="宋体" w:hint="eastAsia"/>
                <w:sz w:val="18"/>
                <w:szCs w:val="18"/>
              </w:rPr>
              <w:t>符合本大纲第5.2.2的要求</w:t>
            </w:r>
          </w:p>
        </w:tc>
      </w:tr>
      <w:tr w:rsidR="006D72E3" w14:paraId="4BF44D14" w14:textId="77777777">
        <w:trPr>
          <w:cantSplit/>
          <w:trHeight w:val="412"/>
        </w:trPr>
        <w:tc>
          <w:tcPr>
            <w:tcW w:w="1386" w:type="dxa"/>
            <w:vMerge w:val="restart"/>
            <w:vAlign w:val="center"/>
          </w:tcPr>
          <w:p w14:paraId="20D205B1" w14:textId="77777777" w:rsidR="006D72E3" w:rsidRDefault="003B2711">
            <w:pPr>
              <w:contextualSpacing/>
              <w:jc w:val="center"/>
              <w:rPr>
                <w:rFonts w:ascii="宋体" w:hAnsi="宋体"/>
                <w:sz w:val="18"/>
                <w:szCs w:val="18"/>
              </w:rPr>
            </w:pPr>
            <w:bookmarkStart w:id="165" w:name="_Hlk168735547"/>
            <w:r>
              <w:rPr>
                <w:rFonts w:ascii="宋体" w:hAnsi="宋体" w:hint="eastAsia"/>
                <w:sz w:val="18"/>
                <w:szCs w:val="18"/>
              </w:rPr>
              <w:t>适用性评价</w:t>
            </w:r>
            <w:bookmarkEnd w:id="165"/>
          </w:p>
        </w:tc>
        <w:tc>
          <w:tcPr>
            <w:tcW w:w="877" w:type="dxa"/>
            <w:vAlign w:val="center"/>
          </w:tcPr>
          <w:p w14:paraId="34310EF0" w14:textId="77777777" w:rsidR="006D72E3" w:rsidRDefault="003B2711">
            <w:pPr>
              <w:contextualSpacing/>
              <w:jc w:val="center"/>
              <w:rPr>
                <w:rFonts w:ascii="宋体" w:hAnsi="宋体"/>
                <w:sz w:val="18"/>
                <w:szCs w:val="18"/>
              </w:rPr>
            </w:pPr>
            <w:r>
              <w:rPr>
                <w:rFonts w:ascii="宋体" w:hAnsi="宋体" w:hint="eastAsia"/>
                <w:sz w:val="18"/>
                <w:szCs w:val="18"/>
              </w:rPr>
              <w:t>1</w:t>
            </w:r>
          </w:p>
        </w:tc>
        <w:tc>
          <w:tcPr>
            <w:tcW w:w="2410" w:type="dxa"/>
            <w:vAlign w:val="center"/>
          </w:tcPr>
          <w:p w14:paraId="5916CEC9" w14:textId="77777777" w:rsidR="006D72E3" w:rsidRDefault="003B2711">
            <w:pPr>
              <w:contextualSpacing/>
              <w:jc w:val="center"/>
              <w:rPr>
                <w:rFonts w:ascii="宋体" w:hAnsi="宋体"/>
                <w:sz w:val="18"/>
                <w:szCs w:val="18"/>
              </w:rPr>
            </w:pPr>
            <w:r>
              <w:rPr>
                <w:rFonts w:ascii="宋体" w:hAnsi="宋体" w:hint="eastAsia"/>
                <w:sz w:val="18"/>
                <w:szCs w:val="18"/>
              </w:rPr>
              <w:t>烫透率</w:t>
            </w:r>
          </w:p>
        </w:tc>
        <w:tc>
          <w:tcPr>
            <w:tcW w:w="851" w:type="dxa"/>
            <w:vAlign w:val="center"/>
          </w:tcPr>
          <w:p w14:paraId="5B07E30D" w14:textId="77777777" w:rsidR="006D72E3" w:rsidRDefault="003B2711">
            <w:pPr>
              <w:contextualSpacing/>
              <w:jc w:val="center"/>
              <w:rPr>
                <w:rFonts w:ascii="宋体" w:hAnsi="宋体"/>
                <w:sz w:val="18"/>
                <w:szCs w:val="18"/>
              </w:rPr>
            </w:pPr>
            <w:r>
              <w:rPr>
                <w:rFonts w:ascii="宋体" w:hAnsi="宋体" w:hint="eastAsia"/>
                <w:sz w:val="18"/>
                <w:szCs w:val="18"/>
              </w:rPr>
              <w:t>%</w:t>
            </w:r>
          </w:p>
        </w:tc>
        <w:tc>
          <w:tcPr>
            <w:tcW w:w="3685" w:type="dxa"/>
            <w:vAlign w:val="center"/>
          </w:tcPr>
          <w:p w14:paraId="589E4CC7" w14:textId="3E9AE71D" w:rsidR="006D72E3" w:rsidRDefault="003B2711">
            <w:pPr>
              <w:contextualSpacing/>
              <w:jc w:val="center"/>
              <w:rPr>
                <w:rFonts w:ascii="宋体" w:hAnsi="宋体"/>
                <w:sz w:val="18"/>
                <w:szCs w:val="18"/>
              </w:rPr>
            </w:pPr>
            <w:r>
              <w:rPr>
                <w:rFonts w:ascii="宋体" w:hAnsi="宋体" w:hint="eastAsia"/>
                <w:sz w:val="18"/>
                <w:szCs w:val="18"/>
              </w:rPr>
              <w:t>≥9</w:t>
            </w:r>
            <w:r w:rsidR="00A976A3">
              <w:rPr>
                <w:rFonts w:ascii="宋体" w:hAnsi="宋体"/>
                <w:sz w:val="18"/>
                <w:szCs w:val="18"/>
              </w:rPr>
              <w:t>7</w:t>
            </w:r>
          </w:p>
        </w:tc>
      </w:tr>
      <w:tr w:rsidR="006D72E3" w14:paraId="61998DF6" w14:textId="77777777">
        <w:trPr>
          <w:cantSplit/>
          <w:trHeight w:val="412"/>
        </w:trPr>
        <w:tc>
          <w:tcPr>
            <w:tcW w:w="1386" w:type="dxa"/>
            <w:vMerge/>
            <w:vAlign w:val="center"/>
          </w:tcPr>
          <w:p w14:paraId="763DC97C" w14:textId="77777777" w:rsidR="006D72E3" w:rsidRDefault="006D72E3">
            <w:pPr>
              <w:contextualSpacing/>
              <w:jc w:val="center"/>
              <w:rPr>
                <w:rFonts w:ascii="宋体" w:hAnsi="宋体"/>
                <w:sz w:val="18"/>
                <w:szCs w:val="18"/>
              </w:rPr>
            </w:pPr>
          </w:p>
        </w:tc>
        <w:tc>
          <w:tcPr>
            <w:tcW w:w="877" w:type="dxa"/>
            <w:vAlign w:val="center"/>
          </w:tcPr>
          <w:p w14:paraId="3B67965B" w14:textId="77777777" w:rsidR="006D72E3" w:rsidRDefault="003B2711">
            <w:pPr>
              <w:contextualSpacing/>
              <w:jc w:val="center"/>
              <w:rPr>
                <w:rFonts w:ascii="宋体" w:hAnsi="宋体"/>
                <w:sz w:val="18"/>
                <w:szCs w:val="18"/>
              </w:rPr>
            </w:pPr>
            <w:r>
              <w:rPr>
                <w:rFonts w:ascii="宋体" w:hAnsi="宋体" w:hint="eastAsia"/>
                <w:sz w:val="18"/>
                <w:szCs w:val="18"/>
              </w:rPr>
              <w:t>2</w:t>
            </w:r>
          </w:p>
        </w:tc>
        <w:tc>
          <w:tcPr>
            <w:tcW w:w="2410" w:type="dxa"/>
            <w:vAlign w:val="center"/>
          </w:tcPr>
          <w:p w14:paraId="0FFFE1BA" w14:textId="77777777" w:rsidR="006D72E3" w:rsidRDefault="003B2711">
            <w:pPr>
              <w:contextualSpacing/>
              <w:jc w:val="center"/>
              <w:rPr>
                <w:rFonts w:ascii="宋体" w:hAnsi="宋体"/>
                <w:sz w:val="18"/>
                <w:szCs w:val="18"/>
              </w:rPr>
            </w:pPr>
            <w:r>
              <w:rPr>
                <w:rFonts w:ascii="宋体" w:hAnsi="宋体" w:hint="eastAsia"/>
                <w:sz w:val="18"/>
                <w:szCs w:val="18"/>
              </w:rPr>
              <w:t>烫伤率</w:t>
            </w:r>
          </w:p>
        </w:tc>
        <w:tc>
          <w:tcPr>
            <w:tcW w:w="851" w:type="dxa"/>
            <w:vAlign w:val="center"/>
          </w:tcPr>
          <w:p w14:paraId="668346AE" w14:textId="77777777" w:rsidR="006D72E3" w:rsidRDefault="003B2711">
            <w:pPr>
              <w:contextualSpacing/>
              <w:jc w:val="center"/>
              <w:rPr>
                <w:rFonts w:ascii="宋体" w:hAnsi="宋体"/>
                <w:sz w:val="18"/>
                <w:szCs w:val="18"/>
              </w:rPr>
            </w:pPr>
            <w:r>
              <w:rPr>
                <w:rFonts w:ascii="宋体" w:hAnsi="宋体" w:hint="eastAsia"/>
                <w:sz w:val="18"/>
                <w:szCs w:val="18"/>
              </w:rPr>
              <w:t>%</w:t>
            </w:r>
          </w:p>
        </w:tc>
        <w:tc>
          <w:tcPr>
            <w:tcW w:w="3685" w:type="dxa"/>
            <w:vAlign w:val="center"/>
          </w:tcPr>
          <w:p w14:paraId="553B5E32" w14:textId="2817319A" w:rsidR="006D72E3" w:rsidRDefault="003B2711">
            <w:pPr>
              <w:contextualSpacing/>
              <w:jc w:val="center"/>
              <w:rPr>
                <w:rFonts w:ascii="宋体" w:hAnsi="宋体"/>
                <w:sz w:val="18"/>
                <w:szCs w:val="18"/>
              </w:rPr>
            </w:pPr>
            <w:r>
              <w:rPr>
                <w:rFonts w:ascii="宋体" w:hAnsi="宋体" w:hint="eastAsia"/>
                <w:sz w:val="18"/>
                <w:szCs w:val="18"/>
              </w:rPr>
              <w:t>≤</w:t>
            </w:r>
            <w:r w:rsidR="00F1702F">
              <w:rPr>
                <w:rFonts w:ascii="宋体" w:hAnsi="宋体"/>
                <w:sz w:val="18"/>
                <w:szCs w:val="18"/>
              </w:rPr>
              <w:t>4</w:t>
            </w:r>
          </w:p>
        </w:tc>
      </w:tr>
      <w:tr w:rsidR="006D72E3" w14:paraId="7BF14B72" w14:textId="77777777">
        <w:trPr>
          <w:cantSplit/>
          <w:trHeight w:val="476"/>
        </w:trPr>
        <w:tc>
          <w:tcPr>
            <w:tcW w:w="1386" w:type="dxa"/>
            <w:vMerge/>
            <w:vAlign w:val="center"/>
          </w:tcPr>
          <w:p w14:paraId="56F792FA" w14:textId="77777777" w:rsidR="006D72E3" w:rsidRDefault="006D72E3">
            <w:pPr>
              <w:contextualSpacing/>
              <w:jc w:val="center"/>
              <w:rPr>
                <w:rFonts w:ascii="宋体" w:hAnsi="宋体"/>
                <w:sz w:val="18"/>
                <w:szCs w:val="18"/>
              </w:rPr>
            </w:pPr>
          </w:p>
        </w:tc>
        <w:tc>
          <w:tcPr>
            <w:tcW w:w="877" w:type="dxa"/>
            <w:vAlign w:val="center"/>
          </w:tcPr>
          <w:p w14:paraId="72CE77E1" w14:textId="77777777" w:rsidR="006D72E3" w:rsidRDefault="003B2711">
            <w:pPr>
              <w:contextualSpacing/>
              <w:jc w:val="center"/>
              <w:rPr>
                <w:rFonts w:ascii="宋体" w:hAnsi="宋体"/>
                <w:sz w:val="18"/>
                <w:szCs w:val="18"/>
              </w:rPr>
            </w:pPr>
            <w:r>
              <w:rPr>
                <w:rFonts w:ascii="宋体" w:hAnsi="宋体"/>
                <w:sz w:val="18"/>
                <w:szCs w:val="18"/>
              </w:rPr>
              <w:t>4</w:t>
            </w:r>
          </w:p>
        </w:tc>
        <w:tc>
          <w:tcPr>
            <w:tcW w:w="2410" w:type="dxa"/>
            <w:vAlign w:val="center"/>
          </w:tcPr>
          <w:p w14:paraId="75D9E4A0" w14:textId="77777777" w:rsidR="006D72E3" w:rsidRDefault="003B2711">
            <w:pPr>
              <w:contextualSpacing/>
              <w:jc w:val="center"/>
              <w:rPr>
                <w:rFonts w:ascii="宋体" w:hAnsi="宋体"/>
                <w:sz w:val="18"/>
                <w:szCs w:val="18"/>
              </w:rPr>
            </w:pPr>
            <w:r>
              <w:rPr>
                <w:rFonts w:ascii="宋体" w:hAnsi="宋体" w:hint="eastAsia"/>
                <w:sz w:val="18"/>
                <w:szCs w:val="18"/>
              </w:rPr>
              <w:t>适用性用户意见</w:t>
            </w:r>
          </w:p>
        </w:tc>
        <w:tc>
          <w:tcPr>
            <w:tcW w:w="851" w:type="dxa"/>
            <w:vAlign w:val="center"/>
          </w:tcPr>
          <w:p w14:paraId="4324D1ED" w14:textId="1D552367" w:rsidR="006D72E3" w:rsidRDefault="00746758">
            <w:pPr>
              <w:contextualSpacing/>
              <w:jc w:val="center"/>
              <w:rPr>
                <w:rFonts w:ascii="宋体" w:hAnsi="宋体"/>
                <w:sz w:val="18"/>
                <w:szCs w:val="18"/>
              </w:rPr>
            </w:pPr>
            <w:r>
              <w:rPr>
                <w:rFonts w:ascii="宋体" w:hAnsi="宋体" w:hint="eastAsia"/>
                <w:sz w:val="18"/>
                <w:szCs w:val="18"/>
              </w:rPr>
              <w:t>/</w:t>
            </w:r>
          </w:p>
        </w:tc>
        <w:tc>
          <w:tcPr>
            <w:tcW w:w="3685" w:type="dxa"/>
            <w:vAlign w:val="center"/>
          </w:tcPr>
          <w:p w14:paraId="7696380D" w14:textId="77777777" w:rsidR="006D72E3" w:rsidRDefault="003B2711">
            <w:pPr>
              <w:contextualSpacing/>
              <w:jc w:val="center"/>
              <w:rPr>
                <w:rFonts w:ascii="宋体" w:hAnsi="宋体"/>
                <w:sz w:val="18"/>
                <w:szCs w:val="18"/>
              </w:rPr>
            </w:pPr>
            <w:r>
              <w:rPr>
                <w:rFonts w:ascii="宋体" w:hAnsi="宋体" w:hint="eastAsia"/>
                <w:sz w:val="18"/>
                <w:szCs w:val="18"/>
              </w:rPr>
              <w:t>调查结果为“好”和“中”的占比≥80%</w:t>
            </w:r>
          </w:p>
        </w:tc>
      </w:tr>
      <w:tr w:rsidR="006D72E3" w14:paraId="14AFD7DC" w14:textId="77777777">
        <w:trPr>
          <w:cantSplit/>
          <w:trHeight w:val="284"/>
        </w:trPr>
        <w:tc>
          <w:tcPr>
            <w:tcW w:w="1386" w:type="dxa"/>
            <w:vMerge w:val="restart"/>
            <w:vAlign w:val="center"/>
          </w:tcPr>
          <w:p w14:paraId="72E85703" w14:textId="77777777" w:rsidR="006D72E3" w:rsidRDefault="003B2711">
            <w:pPr>
              <w:contextualSpacing/>
              <w:jc w:val="center"/>
              <w:rPr>
                <w:rFonts w:ascii="宋体" w:hAnsi="宋体"/>
                <w:sz w:val="18"/>
                <w:szCs w:val="18"/>
              </w:rPr>
            </w:pPr>
            <w:r>
              <w:rPr>
                <w:rFonts w:ascii="宋体" w:hAnsi="宋体" w:hint="eastAsia"/>
                <w:sz w:val="18"/>
                <w:szCs w:val="18"/>
              </w:rPr>
              <w:t>可靠性评价</w:t>
            </w:r>
          </w:p>
        </w:tc>
        <w:tc>
          <w:tcPr>
            <w:tcW w:w="877" w:type="dxa"/>
            <w:vAlign w:val="center"/>
          </w:tcPr>
          <w:p w14:paraId="565EFF01" w14:textId="77777777" w:rsidR="006D72E3" w:rsidRDefault="003B2711">
            <w:pPr>
              <w:contextualSpacing/>
              <w:jc w:val="center"/>
              <w:rPr>
                <w:rFonts w:ascii="宋体" w:hAnsi="宋体"/>
                <w:sz w:val="18"/>
                <w:szCs w:val="18"/>
              </w:rPr>
            </w:pPr>
            <w:r>
              <w:rPr>
                <w:rFonts w:ascii="宋体" w:hAnsi="宋体" w:hint="eastAsia"/>
                <w:sz w:val="18"/>
                <w:szCs w:val="18"/>
              </w:rPr>
              <w:t>1</w:t>
            </w:r>
          </w:p>
        </w:tc>
        <w:tc>
          <w:tcPr>
            <w:tcW w:w="2410" w:type="dxa"/>
            <w:vAlign w:val="center"/>
          </w:tcPr>
          <w:p w14:paraId="1569BF61" w14:textId="77777777" w:rsidR="006D72E3" w:rsidRDefault="003B2711">
            <w:pPr>
              <w:contextualSpacing/>
              <w:jc w:val="center"/>
              <w:rPr>
                <w:rFonts w:ascii="宋体" w:hAnsi="宋体"/>
                <w:sz w:val="18"/>
                <w:szCs w:val="18"/>
              </w:rPr>
            </w:pPr>
            <w:r>
              <w:rPr>
                <w:rFonts w:ascii="宋体" w:hAnsi="宋体" w:hint="eastAsia"/>
                <w:sz w:val="18"/>
                <w:szCs w:val="18"/>
              </w:rPr>
              <w:t>有效度</w:t>
            </w:r>
          </w:p>
        </w:tc>
        <w:tc>
          <w:tcPr>
            <w:tcW w:w="851" w:type="dxa"/>
            <w:vAlign w:val="center"/>
          </w:tcPr>
          <w:p w14:paraId="14DFA2F0" w14:textId="77777777" w:rsidR="006D72E3" w:rsidRDefault="003B2711">
            <w:pPr>
              <w:contextualSpacing/>
              <w:jc w:val="center"/>
              <w:rPr>
                <w:rFonts w:ascii="宋体" w:hAnsi="宋体"/>
                <w:sz w:val="18"/>
                <w:szCs w:val="18"/>
              </w:rPr>
            </w:pPr>
            <w:r>
              <w:rPr>
                <w:rFonts w:ascii="宋体" w:hAnsi="宋体" w:hint="eastAsia"/>
                <w:sz w:val="18"/>
                <w:szCs w:val="18"/>
              </w:rPr>
              <w:t>/</w:t>
            </w:r>
          </w:p>
        </w:tc>
        <w:tc>
          <w:tcPr>
            <w:tcW w:w="3685" w:type="dxa"/>
            <w:vAlign w:val="center"/>
          </w:tcPr>
          <w:p w14:paraId="627A9B97" w14:textId="77777777" w:rsidR="006D72E3" w:rsidRDefault="003B2711">
            <w:pPr>
              <w:contextualSpacing/>
              <w:jc w:val="center"/>
              <w:rPr>
                <w:rFonts w:ascii="宋体" w:hAnsi="宋体"/>
                <w:sz w:val="18"/>
                <w:szCs w:val="18"/>
              </w:rPr>
            </w:pPr>
            <w:r>
              <w:rPr>
                <w:rFonts w:ascii="宋体" w:hAnsi="宋体" w:hint="eastAsia"/>
                <w:sz w:val="18"/>
                <w:szCs w:val="18"/>
              </w:rPr>
              <w:t>≥98%</w:t>
            </w:r>
          </w:p>
        </w:tc>
      </w:tr>
      <w:tr w:rsidR="006D72E3" w14:paraId="04AA37D3" w14:textId="77777777">
        <w:trPr>
          <w:cantSplit/>
          <w:trHeight w:val="284"/>
        </w:trPr>
        <w:tc>
          <w:tcPr>
            <w:tcW w:w="1386" w:type="dxa"/>
            <w:vMerge/>
            <w:vAlign w:val="center"/>
          </w:tcPr>
          <w:p w14:paraId="38F8CAE5" w14:textId="77777777" w:rsidR="006D72E3" w:rsidRDefault="006D72E3">
            <w:pPr>
              <w:contextualSpacing/>
              <w:rPr>
                <w:rFonts w:ascii="宋体" w:hAnsi="宋体"/>
                <w:sz w:val="18"/>
                <w:szCs w:val="18"/>
              </w:rPr>
            </w:pPr>
          </w:p>
        </w:tc>
        <w:tc>
          <w:tcPr>
            <w:tcW w:w="877" w:type="dxa"/>
            <w:vAlign w:val="center"/>
          </w:tcPr>
          <w:p w14:paraId="3B8C80F8" w14:textId="77777777" w:rsidR="006D72E3" w:rsidRDefault="003B2711">
            <w:pPr>
              <w:contextualSpacing/>
              <w:jc w:val="center"/>
              <w:rPr>
                <w:rFonts w:ascii="宋体" w:hAnsi="宋体"/>
                <w:sz w:val="18"/>
                <w:szCs w:val="18"/>
              </w:rPr>
            </w:pPr>
            <w:r>
              <w:rPr>
                <w:rFonts w:ascii="宋体" w:hAnsi="宋体" w:hint="eastAsia"/>
                <w:sz w:val="18"/>
                <w:szCs w:val="18"/>
              </w:rPr>
              <w:t>2</w:t>
            </w:r>
          </w:p>
        </w:tc>
        <w:tc>
          <w:tcPr>
            <w:tcW w:w="2410" w:type="dxa"/>
            <w:vAlign w:val="center"/>
          </w:tcPr>
          <w:p w14:paraId="183C7267" w14:textId="77777777" w:rsidR="006D72E3" w:rsidRDefault="003B2711">
            <w:pPr>
              <w:contextualSpacing/>
              <w:jc w:val="center"/>
              <w:rPr>
                <w:rFonts w:ascii="宋体" w:hAnsi="宋体"/>
                <w:sz w:val="18"/>
                <w:szCs w:val="18"/>
              </w:rPr>
            </w:pPr>
            <w:r>
              <w:rPr>
                <w:rFonts w:ascii="宋体" w:hAnsi="宋体" w:hint="eastAsia"/>
                <w:sz w:val="18"/>
                <w:szCs w:val="18"/>
              </w:rPr>
              <w:t>用户满意度</w:t>
            </w:r>
          </w:p>
        </w:tc>
        <w:tc>
          <w:tcPr>
            <w:tcW w:w="851" w:type="dxa"/>
            <w:vAlign w:val="center"/>
          </w:tcPr>
          <w:p w14:paraId="61FD97C2" w14:textId="77777777" w:rsidR="006D72E3" w:rsidRDefault="003B2711">
            <w:pPr>
              <w:contextualSpacing/>
              <w:jc w:val="center"/>
              <w:rPr>
                <w:rFonts w:ascii="宋体" w:hAnsi="宋体"/>
                <w:sz w:val="18"/>
                <w:szCs w:val="18"/>
              </w:rPr>
            </w:pPr>
            <w:r>
              <w:rPr>
                <w:rFonts w:ascii="宋体" w:hAnsi="宋体" w:hint="eastAsia"/>
                <w:sz w:val="18"/>
                <w:szCs w:val="18"/>
              </w:rPr>
              <w:t>/</w:t>
            </w:r>
          </w:p>
        </w:tc>
        <w:tc>
          <w:tcPr>
            <w:tcW w:w="3685" w:type="dxa"/>
            <w:vAlign w:val="center"/>
          </w:tcPr>
          <w:p w14:paraId="58B3CC1C" w14:textId="77777777" w:rsidR="006D72E3" w:rsidRDefault="003B2711">
            <w:pPr>
              <w:contextualSpacing/>
              <w:jc w:val="center"/>
              <w:rPr>
                <w:rFonts w:ascii="宋体" w:hAnsi="宋体"/>
                <w:sz w:val="18"/>
                <w:szCs w:val="18"/>
              </w:rPr>
            </w:pPr>
            <w:r>
              <w:rPr>
                <w:rFonts w:ascii="宋体" w:hAnsi="宋体" w:hint="eastAsia"/>
                <w:sz w:val="18"/>
                <w:szCs w:val="18"/>
              </w:rPr>
              <w:t>≥80分</w:t>
            </w:r>
          </w:p>
        </w:tc>
      </w:tr>
      <w:tr w:rsidR="006D72E3" w14:paraId="6EE32B04" w14:textId="77777777">
        <w:trPr>
          <w:cantSplit/>
          <w:trHeight w:val="284"/>
        </w:trPr>
        <w:tc>
          <w:tcPr>
            <w:tcW w:w="1386" w:type="dxa"/>
            <w:vMerge/>
            <w:vAlign w:val="center"/>
          </w:tcPr>
          <w:p w14:paraId="112C517A" w14:textId="77777777" w:rsidR="006D72E3" w:rsidRDefault="006D72E3">
            <w:pPr>
              <w:contextualSpacing/>
              <w:rPr>
                <w:rFonts w:ascii="宋体" w:hAnsi="宋体"/>
                <w:sz w:val="18"/>
                <w:szCs w:val="18"/>
              </w:rPr>
            </w:pPr>
          </w:p>
        </w:tc>
        <w:tc>
          <w:tcPr>
            <w:tcW w:w="877" w:type="dxa"/>
            <w:vAlign w:val="center"/>
          </w:tcPr>
          <w:p w14:paraId="6C3E7528" w14:textId="77777777" w:rsidR="006D72E3" w:rsidRDefault="003B2711">
            <w:pPr>
              <w:contextualSpacing/>
              <w:jc w:val="center"/>
              <w:rPr>
                <w:rFonts w:ascii="宋体" w:hAnsi="宋体"/>
                <w:sz w:val="18"/>
                <w:szCs w:val="18"/>
              </w:rPr>
            </w:pPr>
            <w:r>
              <w:rPr>
                <w:rFonts w:ascii="宋体" w:hAnsi="宋体" w:hint="eastAsia"/>
                <w:sz w:val="18"/>
                <w:szCs w:val="18"/>
              </w:rPr>
              <w:t>3</w:t>
            </w:r>
          </w:p>
        </w:tc>
        <w:tc>
          <w:tcPr>
            <w:tcW w:w="2410" w:type="dxa"/>
            <w:vAlign w:val="center"/>
          </w:tcPr>
          <w:p w14:paraId="33217672" w14:textId="77777777" w:rsidR="006D72E3" w:rsidRDefault="003B2711">
            <w:pPr>
              <w:contextualSpacing/>
              <w:jc w:val="center"/>
              <w:rPr>
                <w:rFonts w:ascii="宋体" w:hAnsi="宋体"/>
                <w:sz w:val="18"/>
                <w:szCs w:val="18"/>
              </w:rPr>
            </w:pPr>
            <w:r>
              <w:rPr>
                <w:rFonts w:ascii="宋体" w:hAnsi="宋体" w:hint="eastAsia"/>
                <w:sz w:val="18"/>
                <w:szCs w:val="18"/>
              </w:rPr>
              <w:t>故障情况</w:t>
            </w:r>
          </w:p>
        </w:tc>
        <w:tc>
          <w:tcPr>
            <w:tcW w:w="851" w:type="dxa"/>
            <w:vAlign w:val="center"/>
          </w:tcPr>
          <w:p w14:paraId="25C9B115" w14:textId="77777777" w:rsidR="006D72E3" w:rsidRDefault="003B2711">
            <w:pPr>
              <w:contextualSpacing/>
              <w:jc w:val="center"/>
              <w:rPr>
                <w:rFonts w:ascii="宋体" w:hAnsi="宋体"/>
                <w:sz w:val="18"/>
                <w:szCs w:val="18"/>
              </w:rPr>
            </w:pPr>
            <w:r>
              <w:rPr>
                <w:rFonts w:ascii="宋体" w:hAnsi="宋体" w:hint="eastAsia"/>
                <w:sz w:val="18"/>
                <w:szCs w:val="18"/>
              </w:rPr>
              <w:t>/</w:t>
            </w:r>
          </w:p>
        </w:tc>
        <w:tc>
          <w:tcPr>
            <w:tcW w:w="3685" w:type="dxa"/>
            <w:vAlign w:val="center"/>
          </w:tcPr>
          <w:p w14:paraId="459B38E9" w14:textId="77777777" w:rsidR="006D72E3" w:rsidRDefault="003B2711">
            <w:pPr>
              <w:contextualSpacing/>
              <w:jc w:val="left"/>
              <w:rPr>
                <w:rFonts w:ascii="宋体" w:hAnsi="宋体"/>
                <w:sz w:val="18"/>
                <w:szCs w:val="18"/>
              </w:rPr>
            </w:pPr>
            <w:r>
              <w:rPr>
                <w:rFonts w:ascii="宋体" w:hAnsi="宋体" w:hint="eastAsia"/>
                <w:sz w:val="18"/>
                <w:szCs w:val="18"/>
              </w:rPr>
              <w:t>在生产查定和用户调查中未发生严重故障、致命故障</w:t>
            </w:r>
          </w:p>
        </w:tc>
      </w:tr>
    </w:tbl>
    <w:bookmarkEnd w:id="164"/>
    <w:p w14:paraId="1BF639A2" w14:textId="77777777" w:rsidR="006D72E3" w:rsidRDefault="003B2711">
      <w:pPr>
        <w:pStyle w:val="aff4"/>
        <w:numPr>
          <w:ilvl w:val="0"/>
          <w:numId w:val="25"/>
        </w:numPr>
        <w:spacing w:line="360" w:lineRule="exact"/>
        <w:rPr>
          <w:rFonts w:ascii="宋体" w:eastAsia="宋体" w:hAnsi="宋体"/>
          <w:lang w:val="en-US"/>
        </w:rPr>
      </w:pPr>
      <w:r>
        <w:rPr>
          <w:rFonts w:ascii="宋体" w:eastAsia="宋体" w:hAnsi="宋体" w:hint="eastAsia"/>
          <w:lang w:val="en-US"/>
        </w:rPr>
        <w:t>一级指标均符合大纲要求时，推广鉴定结论为通过；否则，推广鉴定结论为不通过。</w:t>
      </w:r>
    </w:p>
    <w:p w14:paraId="500DB505" w14:textId="77777777" w:rsidR="006D72E3" w:rsidRDefault="003B2711">
      <w:pPr>
        <w:pStyle w:val="affff5"/>
        <w:numPr>
          <w:ilvl w:val="0"/>
          <w:numId w:val="26"/>
        </w:numPr>
        <w:spacing w:beforeLines="100" w:before="312" w:afterLines="100" w:after="312"/>
      </w:pPr>
      <w:bookmarkStart w:id="166" w:name="_Toc170561363"/>
      <w:r>
        <w:rPr>
          <w:rFonts w:hint="eastAsia"/>
        </w:rPr>
        <w:t>产品变更</w:t>
      </w:r>
      <w:bookmarkEnd w:id="166"/>
    </w:p>
    <w:p w14:paraId="38E6715C" w14:textId="77777777" w:rsidR="006D72E3" w:rsidRDefault="003B2711">
      <w:pPr>
        <w:pStyle w:val="aff3"/>
        <w:numPr>
          <w:ilvl w:val="0"/>
          <w:numId w:val="27"/>
        </w:numPr>
        <w:ind w:left="0" w:firstLineChars="0" w:firstLine="0"/>
      </w:pPr>
      <w:r>
        <w:rPr>
          <w:rFonts w:hAnsi="宋体" w:hint="eastAsia"/>
        </w:rPr>
        <w:t>通过推广鉴定的产品，在证书有效期内其产品结构和特征参数变化情形、变化幅度和</w:t>
      </w:r>
      <w:proofErr w:type="gramStart"/>
      <w:r>
        <w:rPr>
          <w:rFonts w:hAnsi="宋体" w:hint="eastAsia"/>
        </w:rPr>
        <w:t>要</w:t>
      </w:r>
      <w:proofErr w:type="gramEnd"/>
      <w:r>
        <w:rPr>
          <w:rFonts w:hAnsi="宋体" w:hint="eastAsia"/>
        </w:rPr>
        <w:t>求见表7</w:t>
      </w:r>
      <w:r>
        <w:rPr>
          <w:rFonts w:hint="eastAsia"/>
        </w:rPr>
        <w:t>。</w:t>
      </w:r>
    </w:p>
    <w:p w14:paraId="7B97A984" w14:textId="20BACC30" w:rsidR="006D72E3" w:rsidRDefault="003B2711">
      <w:pPr>
        <w:pStyle w:val="a6"/>
        <w:numPr>
          <w:ilvl w:val="0"/>
          <w:numId w:val="0"/>
        </w:numPr>
        <w:adjustRightInd w:val="0"/>
        <w:snapToGrid w:val="0"/>
        <w:spacing w:beforeLines="50" w:before="156" w:afterLines="50" w:after="156"/>
      </w:pPr>
      <w:r>
        <w:rPr>
          <w:rFonts w:hint="eastAsia"/>
        </w:rPr>
        <w:t>表7  产品结构和特征参数的变化情形、变化幅度和要求</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114"/>
        <w:gridCol w:w="1528"/>
        <w:gridCol w:w="2331"/>
        <w:gridCol w:w="1924"/>
      </w:tblGrid>
      <w:tr w:rsidR="006D72E3" w14:paraId="2E5D20E4" w14:textId="77777777">
        <w:trPr>
          <w:cantSplit/>
          <w:trHeight w:val="284"/>
          <w:jc w:val="center"/>
        </w:trPr>
        <w:tc>
          <w:tcPr>
            <w:tcW w:w="674" w:type="dxa"/>
            <w:vAlign w:val="center"/>
          </w:tcPr>
          <w:p w14:paraId="044F17A8" w14:textId="77777777" w:rsidR="006D72E3" w:rsidRDefault="003B2711">
            <w:pPr>
              <w:adjustRightInd w:val="0"/>
              <w:contextualSpacing/>
              <w:jc w:val="center"/>
              <w:rPr>
                <w:rFonts w:ascii="宋体" w:hAnsi="宋体"/>
                <w:kern w:val="0"/>
                <w:sz w:val="18"/>
                <w:szCs w:val="18"/>
              </w:rPr>
            </w:pPr>
            <w:r>
              <w:rPr>
                <w:rFonts w:ascii="宋体" w:hAnsi="宋体" w:hint="eastAsia"/>
                <w:kern w:val="0"/>
                <w:sz w:val="18"/>
                <w:szCs w:val="18"/>
              </w:rPr>
              <w:t>序号</w:t>
            </w:r>
          </w:p>
        </w:tc>
        <w:tc>
          <w:tcPr>
            <w:tcW w:w="3114" w:type="dxa"/>
            <w:vAlign w:val="center"/>
          </w:tcPr>
          <w:p w14:paraId="694B2E51" w14:textId="77777777" w:rsidR="006D72E3" w:rsidRDefault="003B2711">
            <w:pPr>
              <w:adjustRightInd w:val="0"/>
              <w:contextualSpacing/>
              <w:jc w:val="center"/>
              <w:rPr>
                <w:rFonts w:ascii="宋体" w:hAnsi="宋体"/>
                <w:kern w:val="0"/>
                <w:sz w:val="18"/>
                <w:szCs w:val="18"/>
              </w:rPr>
            </w:pPr>
            <w:r>
              <w:rPr>
                <w:rFonts w:ascii="宋体" w:hAnsi="宋体" w:hint="eastAsia"/>
                <w:kern w:val="0"/>
                <w:sz w:val="18"/>
                <w:szCs w:val="18"/>
              </w:rPr>
              <w:t>项目</w:t>
            </w:r>
          </w:p>
        </w:tc>
        <w:tc>
          <w:tcPr>
            <w:tcW w:w="1528" w:type="dxa"/>
            <w:vAlign w:val="center"/>
          </w:tcPr>
          <w:p w14:paraId="043CD2AA" w14:textId="77777777" w:rsidR="006D72E3" w:rsidRDefault="003B2711">
            <w:pPr>
              <w:adjustRightInd w:val="0"/>
              <w:contextualSpacing/>
              <w:jc w:val="center"/>
              <w:rPr>
                <w:rFonts w:ascii="宋体" w:hAnsi="宋体"/>
                <w:kern w:val="0"/>
                <w:sz w:val="18"/>
                <w:szCs w:val="18"/>
              </w:rPr>
            </w:pPr>
            <w:r>
              <w:rPr>
                <w:rFonts w:ascii="宋体" w:hAnsi="宋体" w:hint="eastAsia"/>
                <w:kern w:val="0"/>
                <w:sz w:val="18"/>
                <w:szCs w:val="18"/>
              </w:rPr>
              <w:t>变化情形</w:t>
            </w:r>
          </w:p>
        </w:tc>
        <w:tc>
          <w:tcPr>
            <w:tcW w:w="2331" w:type="dxa"/>
            <w:vAlign w:val="center"/>
          </w:tcPr>
          <w:p w14:paraId="2C6A7330" w14:textId="77777777" w:rsidR="006D72E3" w:rsidRDefault="003B2711">
            <w:pPr>
              <w:adjustRightInd w:val="0"/>
              <w:contextualSpacing/>
              <w:jc w:val="center"/>
              <w:rPr>
                <w:rFonts w:ascii="宋体" w:hAnsi="宋体"/>
                <w:kern w:val="0"/>
                <w:sz w:val="18"/>
                <w:szCs w:val="18"/>
              </w:rPr>
            </w:pPr>
            <w:r>
              <w:rPr>
                <w:rFonts w:ascii="宋体" w:hAnsi="宋体" w:hint="eastAsia"/>
                <w:kern w:val="0"/>
                <w:sz w:val="18"/>
                <w:szCs w:val="18"/>
              </w:rPr>
              <w:t>变化幅度和要求</w:t>
            </w:r>
          </w:p>
        </w:tc>
        <w:tc>
          <w:tcPr>
            <w:tcW w:w="1924" w:type="dxa"/>
            <w:vAlign w:val="center"/>
          </w:tcPr>
          <w:p w14:paraId="0AD1D175" w14:textId="77777777" w:rsidR="006D72E3" w:rsidRDefault="003B2711">
            <w:pPr>
              <w:adjustRightInd w:val="0"/>
              <w:contextualSpacing/>
              <w:jc w:val="center"/>
              <w:rPr>
                <w:rFonts w:ascii="宋体" w:hAnsi="宋体"/>
                <w:kern w:val="0"/>
                <w:sz w:val="18"/>
                <w:szCs w:val="18"/>
              </w:rPr>
            </w:pPr>
            <w:r>
              <w:rPr>
                <w:rFonts w:ascii="宋体" w:hAnsi="宋体" w:hint="eastAsia"/>
                <w:kern w:val="0"/>
                <w:sz w:val="18"/>
                <w:szCs w:val="18"/>
              </w:rPr>
              <w:t>检查方法</w:t>
            </w:r>
          </w:p>
        </w:tc>
      </w:tr>
      <w:tr w:rsidR="00D51B13" w14:paraId="45DDE813" w14:textId="77777777">
        <w:trPr>
          <w:cantSplit/>
          <w:trHeight w:val="284"/>
          <w:jc w:val="center"/>
        </w:trPr>
        <w:tc>
          <w:tcPr>
            <w:tcW w:w="674" w:type="dxa"/>
            <w:vAlign w:val="center"/>
          </w:tcPr>
          <w:p w14:paraId="45C384D3" w14:textId="77777777" w:rsidR="00D51B13" w:rsidRDefault="00D51B13" w:rsidP="00D51B13">
            <w:pPr>
              <w:adjustRightInd w:val="0"/>
              <w:contextualSpacing/>
              <w:jc w:val="center"/>
              <w:rPr>
                <w:rFonts w:ascii="宋体" w:hAnsi="宋体"/>
                <w:kern w:val="0"/>
                <w:sz w:val="18"/>
                <w:szCs w:val="18"/>
              </w:rPr>
            </w:pPr>
            <w:r>
              <w:rPr>
                <w:rFonts w:hAnsi="宋体" w:hint="eastAsia"/>
                <w:sz w:val="18"/>
                <w:szCs w:val="18"/>
              </w:rPr>
              <w:t>1</w:t>
            </w:r>
          </w:p>
        </w:tc>
        <w:tc>
          <w:tcPr>
            <w:tcW w:w="3114" w:type="dxa"/>
            <w:vAlign w:val="center"/>
          </w:tcPr>
          <w:p w14:paraId="78CB5CC1" w14:textId="68424A7B"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型号名称</w:t>
            </w:r>
          </w:p>
        </w:tc>
        <w:tc>
          <w:tcPr>
            <w:tcW w:w="1528" w:type="dxa"/>
            <w:vAlign w:val="center"/>
          </w:tcPr>
          <w:p w14:paraId="2CB24A9B"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不允许变化</w:t>
            </w:r>
          </w:p>
        </w:tc>
        <w:tc>
          <w:tcPr>
            <w:tcW w:w="2331" w:type="dxa"/>
            <w:vAlign w:val="center"/>
          </w:tcPr>
          <w:p w14:paraId="4EE4E4C3"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w:t>
            </w:r>
          </w:p>
        </w:tc>
        <w:tc>
          <w:tcPr>
            <w:tcW w:w="1924" w:type="dxa"/>
          </w:tcPr>
          <w:p w14:paraId="3E28FF7B" w14:textId="77777777" w:rsidR="00D51B13" w:rsidRDefault="00D51B13" w:rsidP="00D51B13">
            <w:pPr>
              <w:adjustRightInd w:val="0"/>
              <w:contextualSpacing/>
              <w:jc w:val="center"/>
              <w:rPr>
                <w:rFonts w:ascii="宋体" w:hAnsi="宋体"/>
                <w:kern w:val="0"/>
                <w:sz w:val="18"/>
                <w:szCs w:val="18"/>
              </w:rPr>
            </w:pPr>
            <w:r>
              <w:t>/</w:t>
            </w:r>
          </w:p>
        </w:tc>
      </w:tr>
      <w:tr w:rsidR="00D51B13" w14:paraId="580BB16E" w14:textId="77777777">
        <w:trPr>
          <w:cantSplit/>
          <w:trHeight w:val="284"/>
          <w:jc w:val="center"/>
        </w:trPr>
        <w:tc>
          <w:tcPr>
            <w:tcW w:w="674" w:type="dxa"/>
            <w:vAlign w:val="center"/>
          </w:tcPr>
          <w:p w14:paraId="6D1D0B4C"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2</w:t>
            </w:r>
          </w:p>
        </w:tc>
        <w:tc>
          <w:tcPr>
            <w:tcW w:w="3114" w:type="dxa"/>
            <w:vAlign w:val="center"/>
          </w:tcPr>
          <w:p w14:paraId="0E47601E" w14:textId="22260B71"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烫</w:t>
            </w:r>
            <w:proofErr w:type="gramStart"/>
            <w:r>
              <w:rPr>
                <w:rFonts w:ascii="宋体" w:hAnsi="宋体" w:hint="eastAsia"/>
                <w:kern w:val="0"/>
                <w:sz w:val="18"/>
                <w:szCs w:val="18"/>
              </w:rPr>
              <w:t>毛段数量</w:t>
            </w:r>
            <w:proofErr w:type="gramEnd"/>
          </w:p>
        </w:tc>
        <w:tc>
          <w:tcPr>
            <w:tcW w:w="1528" w:type="dxa"/>
            <w:vAlign w:val="center"/>
          </w:tcPr>
          <w:p w14:paraId="633F1BF7"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不允许变化</w:t>
            </w:r>
          </w:p>
        </w:tc>
        <w:tc>
          <w:tcPr>
            <w:tcW w:w="2331" w:type="dxa"/>
            <w:vAlign w:val="center"/>
          </w:tcPr>
          <w:p w14:paraId="0720ADFF"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w:t>
            </w:r>
          </w:p>
        </w:tc>
        <w:tc>
          <w:tcPr>
            <w:tcW w:w="1924" w:type="dxa"/>
          </w:tcPr>
          <w:p w14:paraId="0BBFCC42" w14:textId="77777777" w:rsidR="00D51B13" w:rsidRDefault="00D51B13" w:rsidP="00D51B13">
            <w:pPr>
              <w:adjustRightInd w:val="0"/>
              <w:contextualSpacing/>
              <w:jc w:val="center"/>
              <w:rPr>
                <w:rFonts w:ascii="宋体" w:hAnsi="宋体"/>
                <w:kern w:val="0"/>
                <w:sz w:val="18"/>
                <w:szCs w:val="18"/>
              </w:rPr>
            </w:pPr>
            <w:r>
              <w:rPr>
                <w:rFonts w:ascii="宋体" w:hAnsi="宋体"/>
                <w:kern w:val="0"/>
                <w:sz w:val="18"/>
                <w:szCs w:val="18"/>
              </w:rPr>
              <w:t>/</w:t>
            </w:r>
          </w:p>
        </w:tc>
      </w:tr>
      <w:tr w:rsidR="00D51B13" w14:paraId="21246A2F" w14:textId="77777777">
        <w:trPr>
          <w:cantSplit/>
          <w:trHeight w:val="284"/>
          <w:jc w:val="center"/>
        </w:trPr>
        <w:tc>
          <w:tcPr>
            <w:tcW w:w="674" w:type="dxa"/>
            <w:vAlign w:val="center"/>
          </w:tcPr>
          <w:p w14:paraId="129F7500" w14:textId="14224430" w:rsidR="00D51B13" w:rsidRDefault="00071630" w:rsidP="00D51B13">
            <w:pPr>
              <w:adjustRightInd w:val="0"/>
              <w:contextualSpacing/>
              <w:jc w:val="center"/>
              <w:rPr>
                <w:rFonts w:ascii="宋体" w:hAnsi="宋体"/>
                <w:kern w:val="0"/>
                <w:sz w:val="18"/>
                <w:szCs w:val="18"/>
              </w:rPr>
            </w:pPr>
            <w:r>
              <w:rPr>
                <w:rFonts w:ascii="宋体" w:hAnsi="宋体" w:hint="eastAsia"/>
                <w:kern w:val="0"/>
                <w:sz w:val="18"/>
                <w:szCs w:val="18"/>
              </w:rPr>
              <w:t>3</w:t>
            </w:r>
          </w:p>
        </w:tc>
        <w:tc>
          <w:tcPr>
            <w:tcW w:w="3114" w:type="dxa"/>
            <w:vAlign w:val="center"/>
          </w:tcPr>
          <w:p w14:paraId="0A5843EA" w14:textId="78304FB8"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搅拌型式</w:t>
            </w:r>
          </w:p>
        </w:tc>
        <w:tc>
          <w:tcPr>
            <w:tcW w:w="1528" w:type="dxa"/>
            <w:vAlign w:val="center"/>
          </w:tcPr>
          <w:p w14:paraId="77322359"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不允许变化</w:t>
            </w:r>
          </w:p>
        </w:tc>
        <w:tc>
          <w:tcPr>
            <w:tcW w:w="2331" w:type="dxa"/>
            <w:vAlign w:val="center"/>
          </w:tcPr>
          <w:p w14:paraId="59830823"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w:t>
            </w:r>
          </w:p>
        </w:tc>
        <w:tc>
          <w:tcPr>
            <w:tcW w:w="1924" w:type="dxa"/>
          </w:tcPr>
          <w:p w14:paraId="12DC1BD5"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核对</w:t>
            </w:r>
          </w:p>
        </w:tc>
      </w:tr>
      <w:tr w:rsidR="00071630" w14:paraId="0971EB11" w14:textId="77777777">
        <w:trPr>
          <w:cantSplit/>
          <w:trHeight w:val="284"/>
          <w:jc w:val="center"/>
        </w:trPr>
        <w:tc>
          <w:tcPr>
            <w:tcW w:w="674" w:type="dxa"/>
            <w:vAlign w:val="center"/>
          </w:tcPr>
          <w:p w14:paraId="0D0A6292" w14:textId="47EB203C"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4</w:t>
            </w:r>
          </w:p>
        </w:tc>
        <w:tc>
          <w:tcPr>
            <w:tcW w:w="3114" w:type="dxa"/>
            <w:vAlign w:val="center"/>
          </w:tcPr>
          <w:p w14:paraId="6274382E" w14:textId="7466D424"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加热型式</w:t>
            </w:r>
          </w:p>
        </w:tc>
        <w:tc>
          <w:tcPr>
            <w:tcW w:w="1528" w:type="dxa"/>
            <w:vAlign w:val="center"/>
          </w:tcPr>
          <w:p w14:paraId="1F9C1EF2" w14:textId="77777777"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不允许变化</w:t>
            </w:r>
          </w:p>
        </w:tc>
        <w:tc>
          <w:tcPr>
            <w:tcW w:w="2331" w:type="dxa"/>
            <w:vAlign w:val="center"/>
          </w:tcPr>
          <w:p w14:paraId="435BE269" w14:textId="77777777" w:rsidR="00071630" w:rsidRDefault="00071630" w:rsidP="00071630">
            <w:pPr>
              <w:adjustRightInd w:val="0"/>
              <w:contextualSpacing/>
              <w:jc w:val="center"/>
              <w:rPr>
                <w:rFonts w:ascii="宋体" w:hAnsi="宋体"/>
                <w:sz w:val="18"/>
                <w:szCs w:val="18"/>
              </w:rPr>
            </w:pPr>
            <w:r>
              <w:rPr>
                <w:rFonts w:ascii="宋体" w:hAnsi="宋体" w:hint="eastAsia"/>
                <w:kern w:val="0"/>
                <w:sz w:val="18"/>
                <w:szCs w:val="18"/>
              </w:rPr>
              <w:t>/</w:t>
            </w:r>
          </w:p>
        </w:tc>
        <w:tc>
          <w:tcPr>
            <w:tcW w:w="1924" w:type="dxa"/>
          </w:tcPr>
          <w:p w14:paraId="3709AE56" w14:textId="77777777" w:rsidR="00071630" w:rsidRDefault="00071630" w:rsidP="00071630">
            <w:pPr>
              <w:adjustRightInd w:val="0"/>
              <w:contextualSpacing/>
              <w:jc w:val="center"/>
              <w:rPr>
                <w:rFonts w:ascii="宋体" w:hAnsi="宋体"/>
                <w:kern w:val="0"/>
                <w:sz w:val="18"/>
                <w:szCs w:val="18"/>
              </w:rPr>
            </w:pPr>
            <w:r>
              <w:rPr>
                <w:rFonts w:ascii="宋体" w:hAnsi="宋体"/>
                <w:kern w:val="0"/>
                <w:sz w:val="18"/>
                <w:szCs w:val="18"/>
              </w:rPr>
              <w:t>/</w:t>
            </w:r>
          </w:p>
        </w:tc>
      </w:tr>
      <w:tr w:rsidR="00071630" w14:paraId="484A30A4" w14:textId="77777777">
        <w:trPr>
          <w:cantSplit/>
          <w:trHeight w:val="284"/>
          <w:jc w:val="center"/>
        </w:trPr>
        <w:tc>
          <w:tcPr>
            <w:tcW w:w="674" w:type="dxa"/>
            <w:vAlign w:val="center"/>
          </w:tcPr>
          <w:p w14:paraId="7253AC23" w14:textId="22407D55"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5</w:t>
            </w:r>
          </w:p>
        </w:tc>
        <w:tc>
          <w:tcPr>
            <w:tcW w:w="3114" w:type="dxa"/>
            <w:vAlign w:val="center"/>
          </w:tcPr>
          <w:p w14:paraId="0EFFA711" w14:textId="2469DEE9"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烫</w:t>
            </w:r>
            <w:proofErr w:type="gramStart"/>
            <w:r>
              <w:rPr>
                <w:rFonts w:ascii="宋体" w:hAnsi="宋体" w:hint="eastAsia"/>
                <w:kern w:val="0"/>
                <w:sz w:val="18"/>
                <w:szCs w:val="18"/>
              </w:rPr>
              <w:t>毛段有效烫</w:t>
            </w:r>
            <w:proofErr w:type="gramEnd"/>
            <w:r>
              <w:rPr>
                <w:rFonts w:ascii="宋体" w:hAnsi="宋体" w:hint="eastAsia"/>
                <w:kern w:val="0"/>
                <w:sz w:val="18"/>
                <w:szCs w:val="18"/>
              </w:rPr>
              <w:t>毛长度</w:t>
            </w:r>
          </w:p>
        </w:tc>
        <w:tc>
          <w:tcPr>
            <w:tcW w:w="1528" w:type="dxa"/>
            <w:vAlign w:val="center"/>
          </w:tcPr>
          <w:p w14:paraId="00B8DD78" w14:textId="77777777"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允许变化</w:t>
            </w:r>
          </w:p>
        </w:tc>
        <w:tc>
          <w:tcPr>
            <w:tcW w:w="2331" w:type="dxa"/>
            <w:vAlign w:val="center"/>
          </w:tcPr>
          <w:p w14:paraId="4F14F11A" w14:textId="77777777"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变化幅度≤</w:t>
            </w:r>
            <w:r>
              <w:rPr>
                <w:rFonts w:ascii="宋体" w:hAnsi="宋体"/>
                <w:kern w:val="0"/>
                <w:sz w:val="18"/>
                <w:szCs w:val="18"/>
              </w:rPr>
              <w:t>1</w:t>
            </w:r>
            <w:r>
              <w:rPr>
                <w:rFonts w:ascii="宋体" w:hAnsi="宋体" w:hint="eastAsia"/>
                <w:kern w:val="0"/>
                <w:sz w:val="18"/>
                <w:szCs w:val="18"/>
              </w:rPr>
              <w:t>%</w:t>
            </w:r>
          </w:p>
        </w:tc>
        <w:tc>
          <w:tcPr>
            <w:tcW w:w="1924" w:type="dxa"/>
          </w:tcPr>
          <w:p w14:paraId="7172483D" w14:textId="16690BA9"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测量</w:t>
            </w:r>
          </w:p>
        </w:tc>
      </w:tr>
      <w:tr w:rsidR="00071630" w14:paraId="45D99716" w14:textId="77777777">
        <w:trPr>
          <w:cantSplit/>
          <w:trHeight w:val="284"/>
          <w:jc w:val="center"/>
        </w:trPr>
        <w:tc>
          <w:tcPr>
            <w:tcW w:w="674" w:type="dxa"/>
            <w:vAlign w:val="center"/>
          </w:tcPr>
          <w:p w14:paraId="6138CD61" w14:textId="1F14F00F"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6</w:t>
            </w:r>
          </w:p>
        </w:tc>
        <w:tc>
          <w:tcPr>
            <w:tcW w:w="3114" w:type="dxa"/>
            <w:vAlign w:val="center"/>
          </w:tcPr>
          <w:p w14:paraId="5B2BFF38" w14:textId="6F5E44DA"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总有效烫毛长度</w:t>
            </w:r>
          </w:p>
        </w:tc>
        <w:tc>
          <w:tcPr>
            <w:tcW w:w="1528" w:type="dxa"/>
            <w:vAlign w:val="center"/>
          </w:tcPr>
          <w:p w14:paraId="41EAE049" w14:textId="77777777"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不允许变化</w:t>
            </w:r>
          </w:p>
        </w:tc>
        <w:tc>
          <w:tcPr>
            <w:tcW w:w="2331" w:type="dxa"/>
            <w:vAlign w:val="center"/>
          </w:tcPr>
          <w:p w14:paraId="6AAB1B4C" w14:textId="0514FFD5"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w:t>
            </w:r>
          </w:p>
        </w:tc>
        <w:tc>
          <w:tcPr>
            <w:tcW w:w="1924" w:type="dxa"/>
          </w:tcPr>
          <w:p w14:paraId="41431717" w14:textId="77777777"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核算</w:t>
            </w:r>
          </w:p>
        </w:tc>
      </w:tr>
      <w:tr w:rsidR="00071630" w14:paraId="1AC004D0" w14:textId="77777777">
        <w:trPr>
          <w:cantSplit/>
          <w:trHeight w:val="284"/>
          <w:jc w:val="center"/>
        </w:trPr>
        <w:tc>
          <w:tcPr>
            <w:tcW w:w="674" w:type="dxa"/>
            <w:vAlign w:val="center"/>
          </w:tcPr>
          <w:p w14:paraId="4785F6A4" w14:textId="014A428D" w:rsidR="00071630" w:rsidRDefault="00071630" w:rsidP="00071630">
            <w:pPr>
              <w:adjustRightInd w:val="0"/>
              <w:contextualSpacing/>
              <w:jc w:val="center"/>
              <w:rPr>
                <w:rFonts w:ascii="宋体" w:hAnsi="宋体"/>
                <w:kern w:val="0"/>
                <w:sz w:val="18"/>
                <w:szCs w:val="18"/>
              </w:rPr>
            </w:pPr>
            <w:r>
              <w:rPr>
                <w:rFonts w:ascii="宋体" w:hAnsi="宋体"/>
                <w:kern w:val="0"/>
                <w:sz w:val="18"/>
                <w:szCs w:val="18"/>
              </w:rPr>
              <w:t>7</w:t>
            </w:r>
          </w:p>
        </w:tc>
        <w:tc>
          <w:tcPr>
            <w:tcW w:w="3114" w:type="dxa"/>
            <w:vAlign w:val="center"/>
          </w:tcPr>
          <w:p w14:paraId="7953CEA3" w14:textId="06F381BD"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搅拌电机数量</w:t>
            </w:r>
          </w:p>
        </w:tc>
        <w:tc>
          <w:tcPr>
            <w:tcW w:w="1528" w:type="dxa"/>
            <w:vAlign w:val="center"/>
          </w:tcPr>
          <w:p w14:paraId="1F2B33FC" w14:textId="77777777"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不允许变化</w:t>
            </w:r>
          </w:p>
        </w:tc>
        <w:tc>
          <w:tcPr>
            <w:tcW w:w="2331" w:type="dxa"/>
            <w:vAlign w:val="center"/>
          </w:tcPr>
          <w:p w14:paraId="57760C42" w14:textId="77777777"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w:t>
            </w:r>
          </w:p>
        </w:tc>
        <w:tc>
          <w:tcPr>
            <w:tcW w:w="1924" w:type="dxa"/>
          </w:tcPr>
          <w:p w14:paraId="66C12547" w14:textId="77777777" w:rsidR="00071630" w:rsidRDefault="00071630" w:rsidP="00071630">
            <w:pPr>
              <w:adjustRightInd w:val="0"/>
              <w:contextualSpacing/>
              <w:jc w:val="center"/>
              <w:rPr>
                <w:rFonts w:ascii="宋体" w:hAnsi="宋体"/>
                <w:kern w:val="0"/>
                <w:sz w:val="18"/>
                <w:szCs w:val="18"/>
              </w:rPr>
            </w:pPr>
            <w:r>
              <w:rPr>
                <w:rFonts w:ascii="宋体" w:hAnsi="宋体"/>
                <w:kern w:val="0"/>
                <w:sz w:val="18"/>
                <w:szCs w:val="18"/>
              </w:rPr>
              <w:t>/</w:t>
            </w:r>
          </w:p>
        </w:tc>
      </w:tr>
      <w:tr w:rsidR="00071630" w14:paraId="1C9D23CA" w14:textId="77777777">
        <w:trPr>
          <w:cantSplit/>
          <w:trHeight w:val="284"/>
          <w:jc w:val="center"/>
        </w:trPr>
        <w:tc>
          <w:tcPr>
            <w:tcW w:w="674" w:type="dxa"/>
            <w:vAlign w:val="center"/>
          </w:tcPr>
          <w:p w14:paraId="5385683E" w14:textId="18E7B932"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8</w:t>
            </w:r>
          </w:p>
        </w:tc>
        <w:tc>
          <w:tcPr>
            <w:tcW w:w="3114" w:type="dxa"/>
            <w:vAlign w:val="center"/>
          </w:tcPr>
          <w:p w14:paraId="3FFCF3B5" w14:textId="0C1F124F"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搅拌电机额定功率</w:t>
            </w:r>
          </w:p>
        </w:tc>
        <w:tc>
          <w:tcPr>
            <w:tcW w:w="1528" w:type="dxa"/>
            <w:vAlign w:val="center"/>
          </w:tcPr>
          <w:p w14:paraId="661E30C8" w14:textId="77777777"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不允许变化</w:t>
            </w:r>
          </w:p>
        </w:tc>
        <w:tc>
          <w:tcPr>
            <w:tcW w:w="2331" w:type="dxa"/>
            <w:vAlign w:val="center"/>
          </w:tcPr>
          <w:p w14:paraId="2F42542E" w14:textId="77777777"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w:t>
            </w:r>
          </w:p>
        </w:tc>
        <w:tc>
          <w:tcPr>
            <w:tcW w:w="1924" w:type="dxa"/>
          </w:tcPr>
          <w:p w14:paraId="1EA4354A" w14:textId="77777777" w:rsidR="00071630" w:rsidRDefault="00071630" w:rsidP="00071630">
            <w:pPr>
              <w:adjustRightInd w:val="0"/>
              <w:contextualSpacing/>
              <w:jc w:val="center"/>
              <w:rPr>
                <w:rFonts w:ascii="宋体" w:hAnsi="宋体"/>
                <w:kern w:val="0"/>
                <w:sz w:val="18"/>
                <w:szCs w:val="18"/>
              </w:rPr>
            </w:pPr>
            <w:r>
              <w:rPr>
                <w:rFonts w:ascii="宋体" w:hAnsi="宋体"/>
                <w:kern w:val="0"/>
                <w:sz w:val="18"/>
                <w:szCs w:val="18"/>
              </w:rPr>
              <w:t>/</w:t>
            </w:r>
          </w:p>
        </w:tc>
      </w:tr>
      <w:tr w:rsidR="00071630" w14:paraId="602C4A3C" w14:textId="77777777">
        <w:trPr>
          <w:cantSplit/>
          <w:trHeight w:val="284"/>
          <w:jc w:val="center"/>
        </w:trPr>
        <w:tc>
          <w:tcPr>
            <w:tcW w:w="674" w:type="dxa"/>
            <w:vAlign w:val="center"/>
          </w:tcPr>
          <w:p w14:paraId="5372AFEF" w14:textId="0CB87FD2" w:rsidR="00071630" w:rsidRDefault="00071630" w:rsidP="00071630">
            <w:pPr>
              <w:adjustRightInd w:val="0"/>
              <w:contextualSpacing/>
              <w:jc w:val="center"/>
              <w:rPr>
                <w:rFonts w:ascii="宋体" w:hAnsi="宋体"/>
                <w:kern w:val="0"/>
                <w:sz w:val="18"/>
                <w:szCs w:val="18"/>
              </w:rPr>
            </w:pPr>
            <w:r>
              <w:rPr>
                <w:rFonts w:ascii="宋体" w:hAnsi="宋体"/>
                <w:kern w:val="0"/>
                <w:sz w:val="18"/>
                <w:szCs w:val="18"/>
              </w:rPr>
              <w:t>9</w:t>
            </w:r>
          </w:p>
        </w:tc>
        <w:tc>
          <w:tcPr>
            <w:tcW w:w="3114" w:type="dxa"/>
            <w:vAlign w:val="center"/>
          </w:tcPr>
          <w:p w14:paraId="71D43C76" w14:textId="7CE91455"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搅拌风机数量</w:t>
            </w:r>
          </w:p>
        </w:tc>
        <w:tc>
          <w:tcPr>
            <w:tcW w:w="1528" w:type="dxa"/>
            <w:vAlign w:val="center"/>
          </w:tcPr>
          <w:p w14:paraId="7620767F" w14:textId="77777777"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不允许变化</w:t>
            </w:r>
          </w:p>
        </w:tc>
        <w:tc>
          <w:tcPr>
            <w:tcW w:w="2331" w:type="dxa"/>
            <w:vAlign w:val="center"/>
          </w:tcPr>
          <w:p w14:paraId="566EDB40" w14:textId="77777777" w:rsidR="00071630" w:rsidRDefault="00071630" w:rsidP="00071630">
            <w:pPr>
              <w:adjustRightInd w:val="0"/>
              <w:contextualSpacing/>
              <w:jc w:val="center"/>
              <w:rPr>
                <w:rFonts w:ascii="宋体" w:hAnsi="宋体"/>
                <w:sz w:val="18"/>
                <w:szCs w:val="18"/>
              </w:rPr>
            </w:pPr>
            <w:r>
              <w:rPr>
                <w:rFonts w:ascii="宋体" w:hAnsi="宋体" w:hint="eastAsia"/>
                <w:kern w:val="0"/>
                <w:sz w:val="18"/>
                <w:szCs w:val="18"/>
              </w:rPr>
              <w:t>/</w:t>
            </w:r>
          </w:p>
        </w:tc>
        <w:tc>
          <w:tcPr>
            <w:tcW w:w="1924" w:type="dxa"/>
          </w:tcPr>
          <w:p w14:paraId="75DDFC7D" w14:textId="77777777" w:rsidR="00071630" w:rsidRDefault="00071630" w:rsidP="00071630">
            <w:pPr>
              <w:adjustRightInd w:val="0"/>
              <w:contextualSpacing/>
              <w:jc w:val="center"/>
              <w:rPr>
                <w:rFonts w:ascii="宋体" w:hAnsi="宋体"/>
                <w:kern w:val="0"/>
                <w:sz w:val="18"/>
                <w:szCs w:val="18"/>
              </w:rPr>
            </w:pPr>
            <w:r>
              <w:rPr>
                <w:rFonts w:ascii="宋体" w:hAnsi="宋体"/>
                <w:kern w:val="0"/>
                <w:sz w:val="18"/>
                <w:szCs w:val="18"/>
              </w:rPr>
              <w:t>/</w:t>
            </w:r>
          </w:p>
        </w:tc>
      </w:tr>
      <w:tr w:rsidR="00071630" w14:paraId="3F896D43" w14:textId="77777777">
        <w:trPr>
          <w:cantSplit/>
          <w:trHeight w:val="284"/>
          <w:jc w:val="center"/>
        </w:trPr>
        <w:tc>
          <w:tcPr>
            <w:tcW w:w="674" w:type="dxa"/>
            <w:vAlign w:val="center"/>
          </w:tcPr>
          <w:p w14:paraId="1E28BF55" w14:textId="1D0C534D"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0</w:t>
            </w:r>
          </w:p>
        </w:tc>
        <w:tc>
          <w:tcPr>
            <w:tcW w:w="3114" w:type="dxa"/>
            <w:vAlign w:val="center"/>
          </w:tcPr>
          <w:p w14:paraId="1C40EA0F" w14:textId="56568A4E"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搅拌风机额定功率</w:t>
            </w:r>
          </w:p>
        </w:tc>
        <w:tc>
          <w:tcPr>
            <w:tcW w:w="1528" w:type="dxa"/>
            <w:vAlign w:val="center"/>
          </w:tcPr>
          <w:p w14:paraId="0160148D" w14:textId="77777777"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不允许变化</w:t>
            </w:r>
          </w:p>
        </w:tc>
        <w:tc>
          <w:tcPr>
            <w:tcW w:w="2331" w:type="dxa"/>
            <w:vAlign w:val="center"/>
          </w:tcPr>
          <w:p w14:paraId="5E010331" w14:textId="77777777" w:rsidR="00071630" w:rsidRDefault="00071630" w:rsidP="00071630">
            <w:pPr>
              <w:adjustRightInd w:val="0"/>
              <w:contextualSpacing/>
              <w:jc w:val="center"/>
              <w:rPr>
                <w:rFonts w:ascii="宋体" w:hAnsi="宋体"/>
                <w:sz w:val="18"/>
                <w:szCs w:val="18"/>
              </w:rPr>
            </w:pPr>
            <w:r>
              <w:rPr>
                <w:rFonts w:ascii="宋体" w:hAnsi="宋体" w:hint="eastAsia"/>
                <w:kern w:val="0"/>
                <w:sz w:val="18"/>
                <w:szCs w:val="18"/>
              </w:rPr>
              <w:t>/</w:t>
            </w:r>
          </w:p>
        </w:tc>
        <w:tc>
          <w:tcPr>
            <w:tcW w:w="1924" w:type="dxa"/>
          </w:tcPr>
          <w:p w14:paraId="67E461D1" w14:textId="77777777" w:rsidR="00071630" w:rsidRDefault="00071630" w:rsidP="00071630">
            <w:pPr>
              <w:adjustRightInd w:val="0"/>
              <w:contextualSpacing/>
              <w:jc w:val="center"/>
              <w:rPr>
                <w:rFonts w:ascii="宋体" w:hAnsi="宋体"/>
                <w:kern w:val="0"/>
                <w:sz w:val="18"/>
                <w:szCs w:val="18"/>
              </w:rPr>
            </w:pPr>
            <w:r>
              <w:t>/</w:t>
            </w:r>
          </w:p>
        </w:tc>
      </w:tr>
      <w:tr w:rsidR="00071630" w14:paraId="7F8104F2" w14:textId="77777777">
        <w:trPr>
          <w:cantSplit/>
          <w:trHeight w:val="284"/>
          <w:jc w:val="center"/>
        </w:trPr>
        <w:tc>
          <w:tcPr>
            <w:tcW w:w="674" w:type="dxa"/>
            <w:vAlign w:val="center"/>
          </w:tcPr>
          <w:p w14:paraId="1631711E" w14:textId="7CE46F0C" w:rsidR="00071630" w:rsidRDefault="00071630" w:rsidP="00071630">
            <w:pPr>
              <w:adjustRightInd w:val="0"/>
              <w:contextualSpacing/>
              <w:jc w:val="center"/>
              <w:rPr>
                <w:rFonts w:ascii="宋体" w:hAnsi="宋体"/>
                <w:kern w:val="0"/>
                <w:sz w:val="18"/>
                <w:szCs w:val="18"/>
              </w:rPr>
            </w:pPr>
            <w:r>
              <w:rPr>
                <w:rFonts w:ascii="宋体" w:hAnsi="宋体"/>
                <w:kern w:val="0"/>
                <w:sz w:val="18"/>
                <w:szCs w:val="18"/>
              </w:rPr>
              <w:t>11</w:t>
            </w:r>
          </w:p>
        </w:tc>
        <w:tc>
          <w:tcPr>
            <w:tcW w:w="3114" w:type="dxa"/>
            <w:vAlign w:val="center"/>
          </w:tcPr>
          <w:p w14:paraId="01CD5435" w14:textId="3E368A86"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射流</w:t>
            </w:r>
            <w:proofErr w:type="gramStart"/>
            <w:r>
              <w:rPr>
                <w:rFonts w:ascii="宋体" w:hAnsi="宋体" w:hint="eastAsia"/>
                <w:kern w:val="0"/>
                <w:sz w:val="18"/>
                <w:szCs w:val="18"/>
              </w:rPr>
              <w:t>泵数量</w:t>
            </w:r>
            <w:proofErr w:type="gramEnd"/>
          </w:p>
        </w:tc>
        <w:tc>
          <w:tcPr>
            <w:tcW w:w="1528" w:type="dxa"/>
            <w:vAlign w:val="center"/>
          </w:tcPr>
          <w:p w14:paraId="3D243398" w14:textId="77777777"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不允许变化</w:t>
            </w:r>
          </w:p>
        </w:tc>
        <w:tc>
          <w:tcPr>
            <w:tcW w:w="2331" w:type="dxa"/>
            <w:vAlign w:val="center"/>
          </w:tcPr>
          <w:p w14:paraId="30DC2CDB" w14:textId="77777777" w:rsidR="00071630" w:rsidRDefault="00071630" w:rsidP="00071630">
            <w:pPr>
              <w:adjustRightInd w:val="0"/>
              <w:contextualSpacing/>
              <w:jc w:val="center"/>
              <w:rPr>
                <w:rFonts w:ascii="宋体" w:hAnsi="宋体"/>
                <w:sz w:val="18"/>
                <w:szCs w:val="18"/>
              </w:rPr>
            </w:pPr>
            <w:r>
              <w:rPr>
                <w:rFonts w:ascii="宋体" w:hAnsi="宋体" w:hint="eastAsia"/>
                <w:kern w:val="0"/>
                <w:sz w:val="18"/>
                <w:szCs w:val="18"/>
              </w:rPr>
              <w:t>/</w:t>
            </w:r>
          </w:p>
        </w:tc>
        <w:tc>
          <w:tcPr>
            <w:tcW w:w="1924" w:type="dxa"/>
          </w:tcPr>
          <w:p w14:paraId="09B1A7DA" w14:textId="77777777" w:rsidR="00071630" w:rsidRDefault="00071630" w:rsidP="00071630">
            <w:pPr>
              <w:adjustRightInd w:val="0"/>
              <w:contextualSpacing/>
              <w:jc w:val="center"/>
              <w:rPr>
                <w:rFonts w:ascii="宋体" w:hAnsi="宋体"/>
                <w:kern w:val="0"/>
                <w:sz w:val="18"/>
                <w:szCs w:val="18"/>
              </w:rPr>
            </w:pPr>
            <w:r>
              <w:t>/</w:t>
            </w:r>
          </w:p>
        </w:tc>
      </w:tr>
      <w:tr w:rsidR="00071630" w14:paraId="4A2A47AE" w14:textId="77777777">
        <w:trPr>
          <w:cantSplit/>
          <w:trHeight w:val="284"/>
          <w:jc w:val="center"/>
        </w:trPr>
        <w:tc>
          <w:tcPr>
            <w:tcW w:w="674" w:type="dxa"/>
            <w:vAlign w:val="center"/>
          </w:tcPr>
          <w:p w14:paraId="13A7C54F" w14:textId="62851F26" w:rsidR="00071630" w:rsidRDefault="00071630" w:rsidP="00071630">
            <w:pPr>
              <w:adjustRightInd w:val="0"/>
              <w:contextualSpacing/>
              <w:jc w:val="center"/>
              <w:rPr>
                <w:rFonts w:ascii="宋体" w:hAnsi="宋体"/>
                <w:kern w:val="0"/>
                <w:sz w:val="18"/>
                <w:szCs w:val="18"/>
              </w:rPr>
            </w:pPr>
            <w:r>
              <w:rPr>
                <w:rFonts w:ascii="宋体" w:hAnsi="宋体"/>
                <w:kern w:val="0"/>
                <w:sz w:val="18"/>
                <w:szCs w:val="18"/>
              </w:rPr>
              <w:t>12</w:t>
            </w:r>
          </w:p>
        </w:tc>
        <w:tc>
          <w:tcPr>
            <w:tcW w:w="3114" w:type="dxa"/>
            <w:vAlign w:val="center"/>
          </w:tcPr>
          <w:p w14:paraId="264911E3" w14:textId="6D13E4FE"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射流泵额定功率</w:t>
            </w:r>
          </w:p>
        </w:tc>
        <w:tc>
          <w:tcPr>
            <w:tcW w:w="1528" w:type="dxa"/>
            <w:vAlign w:val="center"/>
          </w:tcPr>
          <w:p w14:paraId="5C3FEF0E" w14:textId="77777777"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不允许变化</w:t>
            </w:r>
          </w:p>
        </w:tc>
        <w:tc>
          <w:tcPr>
            <w:tcW w:w="2331" w:type="dxa"/>
            <w:vAlign w:val="center"/>
          </w:tcPr>
          <w:p w14:paraId="1BC2D1C4" w14:textId="77777777" w:rsidR="00071630" w:rsidRDefault="00071630" w:rsidP="00071630">
            <w:pPr>
              <w:adjustRightInd w:val="0"/>
              <w:contextualSpacing/>
              <w:jc w:val="center"/>
              <w:rPr>
                <w:rFonts w:ascii="宋体" w:hAnsi="宋体"/>
                <w:sz w:val="18"/>
                <w:szCs w:val="18"/>
              </w:rPr>
            </w:pPr>
            <w:r>
              <w:rPr>
                <w:rFonts w:ascii="宋体" w:hAnsi="宋体" w:hint="eastAsia"/>
                <w:kern w:val="0"/>
                <w:sz w:val="18"/>
                <w:szCs w:val="18"/>
              </w:rPr>
              <w:t>/</w:t>
            </w:r>
          </w:p>
        </w:tc>
        <w:tc>
          <w:tcPr>
            <w:tcW w:w="1924" w:type="dxa"/>
          </w:tcPr>
          <w:p w14:paraId="1BF61257" w14:textId="77777777" w:rsidR="00071630" w:rsidRDefault="00071630" w:rsidP="00071630">
            <w:pPr>
              <w:adjustRightInd w:val="0"/>
              <w:contextualSpacing/>
              <w:jc w:val="center"/>
              <w:rPr>
                <w:rFonts w:ascii="宋体" w:hAnsi="宋体"/>
                <w:kern w:val="0"/>
                <w:sz w:val="18"/>
                <w:szCs w:val="18"/>
              </w:rPr>
            </w:pPr>
            <w:r>
              <w:t>/</w:t>
            </w:r>
          </w:p>
        </w:tc>
      </w:tr>
      <w:tr w:rsidR="00071630" w14:paraId="4646EA67" w14:textId="77777777">
        <w:trPr>
          <w:cantSplit/>
          <w:trHeight w:val="284"/>
          <w:jc w:val="center"/>
        </w:trPr>
        <w:tc>
          <w:tcPr>
            <w:tcW w:w="674" w:type="dxa"/>
            <w:vAlign w:val="center"/>
          </w:tcPr>
          <w:p w14:paraId="530CC144" w14:textId="2808D9BC"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3</w:t>
            </w:r>
          </w:p>
        </w:tc>
        <w:tc>
          <w:tcPr>
            <w:tcW w:w="3114" w:type="dxa"/>
            <w:vAlign w:val="center"/>
          </w:tcPr>
          <w:p w14:paraId="2B5F2C7D" w14:textId="002C1796"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烫毛通道型式</w:t>
            </w:r>
          </w:p>
        </w:tc>
        <w:tc>
          <w:tcPr>
            <w:tcW w:w="1528" w:type="dxa"/>
            <w:vAlign w:val="center"/>
          </w:tcPr>
          <w:p w14:paraId="7D3A88A1" w14:textId="77777777"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不允许变化</w:t>
            </w:r>
          </w:p>
        </w:tc>
        <w:tc>
          <w:tcPr>
            <w:tcW w:w="2331" w:type="dxa"/>
            <w:vAlign w:val="center"/>
          </w:tcPr>
          <w:p w14:paraId="499884CB" w14:textId="77777777" w:rsidR="00071630" w:rsidRDefault="00071630" w:rsidP="00071630">
            <w:pPr>
              <w:adjustRightInd w:val="0"/>
              <w:contextualSpacing/>
              <w:jc w:val="center"/>
              <w:rPr>
                <w:rFonts w:ascii="宋体" w:hAnsi="宋体"/>
                <w:sz w:val="18"/>
                <w:szCs w:val="18"/>
              </w:rPr>
            </w:pPr>
            <w:r>
              <w:rPr>
                <w:rFonts w:ascii="宋体" w:hAnsi="宋体" w:hint="eastAsia"/>
                <w:kern w:val="0"/>
                <w:sz w:val="18"/>
                <w:szCs w:val="18"/>
              </w:rPr>
              <w:t>/</w:t>
            </w:r>
          </w:p>
        </w:tc>
        <w:tc>
          <w:tcPr>
            <w:tcW w:w="1924" w:type="dxa"/>
          </w:tcPr>
          <w:p w14:paraId="7B2B46C5" w14:textId="77777777" w:rsidR="00071630" w:rsidRDefault="00071630" w:rsidP="00071630">
            <w:pPr>
              <w:adjustRightInd w:val="0"/>
              <w:contextualSpacing/>
              <w:jc w:val="center"/>
              <w:rPr>
                <w:rFonts w:ascii="宋体" w:hAnsi="宋体"/>
                <w:kern w:val="0"/>
                <w:sz w:val="18"/>
                <w:szCs w:val="18"/>
              </w:rPr>
            </w:pPr>
            <w:r>
              <w:t>/</w:t>
            </w:r>
          </w:p>
        </w:tc>
      </w:tr>
      <w:tr w:rsidR="00071630" w14:paraId="47D498FD" w14:textId="77777777">
        <w:trPr>
          <w:cantSplit/>
          <w:trHeight w:val="284"/>
          <w:jc w:val="center"/>
        </w:trPr>
        <w:tc>
          <w:tcPr>
            <w:tcW w:w="674" w:type="dxa"/>
            <w:vAlign w:val="center"/>
          </w:tcPr>
          <w:p w14:paraId="299B4E8E" w14:textId="7695CE78" w:rsidR="00071630" w:rsidRDefault="00071630" w:rsidP="00071630">
            <w:pPr>
              <w:adjustRightInd w:val="0"/>
              <w:contextualSpacing/>
              <w:jc w:val="center"/>
              <w:rPr>
                <w:rFonts w:ascii="宋体" w:hAnsi="宋体"/>
                <w:kern w:val="0"/>
                <w:sz w:val="18"/>
                <w:szCs w:val="18"/>
              </w:rPr>
            </w:pPr>
            <w:r>
              <w:rPr>
                <w:rFonts w:ascii="宋体" w:hAnsi="宋体"/>
                <w:kern w:val="0"/>
                <w:sz w:val="18"/>
                <w:szCs w:val="18"/>
              </w:rPr>
              <w:t>14</w:t>
            </w:r>
          </w:p>
        </w:tc>
        <w:tc>
          <w:tcPr>
            <w:tcW w:w="3114" w:type="dxa"/>
            <w:vAlign w:val="center"/>
          </w:tcPr>
          <w:p w14:paraId="46216EF5" w14:textId="095CF6F8"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烫毛通道宽度</w:t>
            </w:r>
          </w:p>
        </w:tc>
        <w:tc>
          <w:tcPr>
            <w:tcW w:w="1528" w:type="dxa"/>
            <w:vAlign w:val="center"/>
          </w:tcPr>
          <w:p w14:paraId="0BAA90E3" w14:textId="77777777"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不允许变化</w:t>
            </w:r>
          </w:p>
        </w:tc>
        <w:tc>
          <w:tcPr>
            <w:tcW w:w="2331" w:type="dxa"/>
            <w:vAlign w:val="center"/>
          </w:tcPr>
          <w:p w14:paraId="29850CD0" w14:textId="77777777" w:rsidR="00071630" w:rsidRDefault="00071630" w:rsidP="00071630">
            <w:pPr>
              <w:adjustRightInd w:val="0"/>
              <w:contextualSpacing/>
              <w:jc w:val="center"/>
              <w:rPr>
                <w:rFonts w:ascii="宋体" w:hAnsi="宋体"/>
                <w:sz w:val="18"/>
                <w:szCs w:val="18"/>
              </w:rPr>
            </w:pPr>
            <w:r>
              <w:rPr>
                <w:rFonts w:ascii="宋体" w:hAnsi="宋体" w:hint="eastAsia"/>
                <w:kern w:val="0"/>
                <w:sz w:val="18"/>
                <w:szCs w:val="18"/>
              </w:rPr>
              <w:t>/</w:t>
            </w:r>
          </w:p>
        </w:tc>
        <w:tc>
          <w:tcPr>
            <w:tcW w:w="1924" w:type="dxa"/>
          </w:tcPr>
          <w:p w14:paraId="704951D0" w14:textId="77777777" w:rsidR="00071630" w:rsidRDefault="00071630" w:rsidP="00071630">
            <w:pPr>
              <w:adjustRightInd w:val="0"/>
              <w:contextualSpacing/>
              <w:jc w:val="center"/>
              <w:rPr>
                <w:rFonts w:ascii="宋体" w:hAnsi="宋体"/>
                <w:kern w:val="0"/>
                <w:sz w:val="18"/>
                <w:szCs w:val="18"/>
              </w:rPr>
            </w:pPr>
            <w:r>
              <w:t>/</w:t>
            </w:r>
          </w:p>
        </w:tc>
      </w:tr>
      <w:tr w:rsidR="00071630" w14:paraId="7B93F9A9" w14:textId="77777777">
        <w:trPr>
          <w:cantSplit/>
          <w:trHeight w:val="284"/>
          <w:jc w:val="center"/>
        </w:trPr>
        <w:tc>
          <w:tcPr>
            <w:tcW w:w="674" w:type="dxa"/>
            <w:vAlign w:val="center"/>
          </w:tcPr>
          <w:p w14:paraId="41FE08A3" w14:textId="6C1ED53E"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5</w:t>
            </w:r>
          </w:p>
        </w:tc>
        <w:tc>
          <w:tcPr>
            <w:tcW w:w="3114" w:type="dxa"/>
            <w:vAlign w:val="center"/>
          </w:tcPr>
          <w:p w14:paraId="499E302D" w14:textId="671993AF" w:rsidR="00071630" w:rsidRDefault="00071630" w:rsidP="00071630">
            <w:pPr>
              <w:adjustRightInd w:val="0"/>
              <w:contextualSpacing/>
              <w:jc w:val="center"/>
              <w:rPr>
                <w:rFonts w:ascii="宋体" w:hAnsi="宋体"/>
                <w:kern w:val="0"/>
                <w:sz w:val="18"/>
                <w:szCs w:val="18"/>
              </w:rPr>
            </w:pPr>
            <w:proofErr w:type="gramStart"/>
            <w:r>
              <w:rPr>
                <w:rFonts w:ascii="宋体" w:hAnsi="宋体" w:hint="eastAsia"/>
                <w:kern w:val="0"/>
                <w:sz w:val="18"/>
                <w:szCs w:val="18"/>
              </w:rPr>
              <w:t>气杯总数</w:t>
            </w:r>
            <w:proofErr w:type="gramEnd"/>
            <w:r>
              <w:rPr>
                <w:rFonts w:ascii="宋体" w:hAnsi="宋体" w:hint="eastAsia"/>
                <w:kern w:val="0"/>
                <w:sz w:val="18"/>
                <w:szCs w:val="18"/>
              </w:rPr>
              <w:t>量</w:t>
            </w:r>
          </w:p>
        </w:tc>
        <w:tc>
          <w:tcPr>
            <w:tcW w:w="1528" w:type="dxa"/>
            <w:vAlign w:val="center"/>
          </w:tcPr>
          <w:p w14:paraId="54AB1BD1" w14:textId="1275E929"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不允许变化</w:t>
            </w:r>
          </w:p>
        </w:tc>
        <w:tc>
          <w:tcPr>
            <w:tcW w:w="2331" w:type="dxa"/>
            <w:vAlign w:val="center"/>
          </w:tcPr>
          <w:p w14:paraId="4357093A" w14:textId="236AEB58" w:rsidR="00071630" w:rsidRDefault="00071630" w:rsidP="00071630">
            <w:pPr>
              <w:adjustRightInd w:val="0"/>
              <w:contextualSpacing/>
              <w:jc w:val="center"/>
              <w:rPr>
                <w:rFonts w:ascii="宋体" w:hAnsi="宋体"/>
                <w:sz w:val="18"/>
                <w:szCs w:val="18"/>
              </w:rPr>
            </w:pPr>
            <w:r>
              <w:rPr>
                <w:rFonts w:ascii="宋体" w:hAnsi="宋体" w:hint="eastAsia"/>
                <w:sz w:val="18"/>
                <w:szCs w:val="18"/>
              </w:rPr>
              <w:t>/</w:t>
            </w:r>
          </w:p>
        </w:tc>
        <w:tc>
          <w:tcPr>
            <w:tcW w:w="1924" w:type="dxa"/>
          </w:tcPr>
          <w:p w14:paraId="7D09C9E9" w14:textId="77777777" w:rsidR="00071630" w:rsidRDefault="00071630" w:rsidP="00071630">
            <w:pPr>
              <w:adjustRightInd w:val="0"/>
              <w:contextualSpacing/>
              <w:jc w:val="center"/>
              <w:rPr>
                <w:rFonts w:ascii="宋体" w:hAnsi="宋体"/>
                <w:kern w:val="0"/>
                <w:sz w:val="18"/>
                <w:szCs w:val="18"/>
              </w:rPr>
            </w:pPr>
            <w:r>
              <w:t>/</w:t>
            </w:r>
          </w:p>
        </w:tc>
      </w:tr>
      <w:tr w:rsidR="00071630" w14:paraId="0E3AC60F" w14:textId="77777777">
        <w:trPr>
          <w:cantSplit/>
          <w:trHeight w:val="284"/>
          <w:jc w:val="center"/>
        </w:trPr>
        <w:tc>
          <w:tcPr>
            <w:tcW w:w="674" w:type="dxa"/>
            <w:vAlign w:val="center"/>
          </w:tcPr>
          <w:p w14:paraId="76DDB8B6" w14:textId="75E78AE7" w:rsidR="00071630" w:rsidRDefault="00071630" w:rsidP="00071630">
            <w:pPr>
              <w:adjustRightInd w:val="0"/>
              <w:contextualSpacing/>
              <w:jc w:val="center"/>
              <w:rPr>
                <w:rFonts w:ascii="宋体" w:hAnsi="宋体"/>
                <w:kern w:val="0"/>
                <w:sz w:val="18"/>
                <w:szCs w:val="18"/>
              </w:rPr>
            </w:pPr>
            <w:r>
              <w:rPr>
                <w:rFonts w:ascii="宋体" w:hAnsi="宋体"/>
                <w:kern w:val="0"/>
                <w:sz w:val="18"/>
                <w:szCs w:val="18"/>
              </w:rPr>
              <w:t>16</w:t>
            </w:r>
          </w:p>
        </w:tc>
        <w:tc>
          <w:tcPr>
            <w:tcW w:w="3114" w:type="dxa"/>
            <w:vAlign w:val="center"/>
          </w:tcPr>
          <w:p w14:paraId="330402BF" w14:textId="4C05E944"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射流器数量</w:t>
            </w:r>
          </w:p>
        </w:tc>
        <w:tc>
          <w:tcPr>
            <w:tcW w:w="1528" w:type="dxa"/>
            <w:vAlign w:val="center"/>
          </w:tcPr>
          <w:p w14:paraId="3BEA3121" w14:textId="77777777"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不允许变化</w:t>
            </w:r>
          </w:p>
        </w:tc>
        <w:tc>
          <w:tcPr>
            <w:tcW w:w="2331" w:type="dxa"/>
            <w:vAlign w:val="center"/>
          </w:tcPr>
          <w:p w14:paraId="226B8D5E" w14:textId="61F31B31" w:rsidR="00071630" w:rsidRDefault="00071630" w:rsidP="00071630">
            <w:pPr>
              <w:adjustRightInd w:val="0"/>
              <w:contextualSpacing/>
              <w:jc w:val="center"/>
              <w:rPr>
                <w:rFonts w:ascii="宋体" w:hAnsi="宋体"/>
                <w:sz w:val="18"/>
                <w:szCs w:val="18"/>
              </w:rPr>
            </w:pPr>
            <w:r>
              <w:rPr>
                <w:rFonts w:ascii="宋体" w:hAnsi="宋体" w:hint="eastAsia"/>
                <w:sz w:val="18"/>
                <w:szCs w:val="18"/>
              </w:rPr>
              <w:t>/</w:t>
            </w:r>
          </w:p>
        </w:tc>
        <w:tc>
          <w:tcPr>
            <w:tcW w:w="1924" w:type="dxa"/>
          </w:tcPr>
          <w:p w14:paraId="131B027A" w14:textId="77777777" w:rsidR="00071630" w:rsidRDefault="00071630" w:rsidP="00071630">
            <w:pPr>
              <w:adjustRightInd w:val="0"/>
              <w:contextualSpacing/>
              <w:jc w:val="center"/>
              <w:rPr>
                <w:rFonts w:ascii="宋体" w:hAnsi="宋体"/>
                <w:kern w:val="0"/>
                <w:sz w:val="18"/>
                <w:szCs w:val="18"/>
              </w:rPr>
            </w:pPr>
            <w:r>
              <w:t>/</w:t>
            </w:r>
          </w:p>
        </w:tc>
      </w:tr>
      <w:tr w:rsidR="00071630" w14:paraId="0FB674FC" w14:textId="77777777">
        <w:trPr>
          <w:cantSplit/>
          <w:trHeight w:val="284"/>
          <w:jc w:val="center"/>
        </w:trPr>
        <w:tc>
          <w:tcPr>
            <w:tcW w:w="674" w:type="dxa"/>
            <w:vAlign w:val="center"/>
          </w:tcPr>
          <w:p w14:paraId="7FCCE8B7" w14:textId="4EC8C8F6" w:rsidR="00071630" w:rsidRDefault="00071630" w:rsidP="00071630">
            <w:pPr>
              <w:adjustRightInd w:val="0"/>
              <w:contextualSpacing/>
              <w:jc w:val="center"/>
              <w:rPr>
                <w:rFonts w:ascii="宋体" w:hAnsi="宋体"/>
                <w:kern w:val="0"/>
                <w:sz w:val="18"/>
                <w:szCs w:val="18"/>
              </w:rPr>
            </w:pPr>
            <w:r>
              <w:rPr>
                <w:rFonts w:ascii="宋体" w:hAnsi="宋体"/>
                <w:kern w:val="0"/>
                <w:sz w:val="18"/>
                <w:szCs w:val="18"/>
              </w:rPr>
              <w:t>17</w:t>
            </w:r>
          </w:p>
        </w:tc>
        <w:tc>
          <w:tcPr>
            <w:tcW w:w="3114" w:type="dxa"/>
            <w:vAlign w:val="center"/>
          </w:tcPr>
          <w:p w14:paraId="7308A851" w14:textId="44E6FF2C"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搅拌</w:t>
            </w:r>
            <w:proofErr w:type="gramStart"/>
            <w:r>
              <w:rPr>
                <w:rFonts w:ascii="宋体" w:hAnsi="宋体" w:hint="eastAsia"/>
                <w:kern w:val="0"/>
                <w:sz w:val="18"/>
                <w:szCs w:val="18"/>
              </w:rPr>
              <w:t>风管排数</w:t>
            </w:r>
            <w:proofErr w:type="gramEnd"/>
          </w:p>
        </w:tc>
        <w:tc>
          <w:tcPr>
            <w:tcW w:w="1528" w:type="dxa"/>
            <w:vAlign w:val="center"/>
          </w:tcPr>
          <w:p w14:paraId="2E2E24BC" w14:textId="77777777"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不允许变化</w:t>
            </w:r>
          </w:p>
        </w:tc>
        <w:tc>
          <w:tcPr>
            <w:tcW w:w="2331" w:type="dxa"/>
            <w:vAlign w:val="center"/>
          </w:tcPr>
          <w:p w14:paraId="3B441D22" w14:textId="77777777" w:rsidR="00071630" w:rsidRDefault="00071630" w:rsidP="00071630">
            <w:pPr>
              <w:adjustRightInd w:val="0"/>
              <w:contextualSpacing/>
              <w:jc w:val="center"/>
              <w:rPr>
                <w:rFonts w:ascii="宋体" w:hAnsi="宋体"/>
                <w:sz w:val="18"/>
                <w:szCs w:val="18"/>
              </w:rPr>
            </w:pPr>
            <w:r>
              <w:rPr>
                <w:rFonts w:ascii="宋体" w:hAnsi="宋体" w:hint="eastAsia"/>
                <w:kern w:val="0"/>
                <w:sz w:val="18"/>
                <w:szCs w:val="18"/>
              </w:rPr>
              <w:t>/</w:t>
            </w:r>
          </w:p>
        </w:tc>
        <w:tc>
          <w:tcPr>
            <w:tcW w:w="1924" w:type="dxa"/>
          </w:tcPr>
          <w:p w14:paraId="3F1E7D37" w14:textId="77777777" w:rsidR="00071630" w:rsidRDefault="00071630" w:rsidP="00071630">
            <w:pPr>
              <w:adjustRightInd w:val="0"/>
              <w:contextualSpacing/>
              <w:jc w:val="center"/>
              <w:rPr>
                <w:rFonts w:ascii="宋体" w:hAnsi="宋体"/>
                <w:kern w:val="0"/>
                <w:sz w:val="18"/>
                <w:szCs w:val="18"/>
              </w:rPr>
            </w:pPr>
            <w:r>
              <w:t>/</w:t>
            </w:r>
          </w:p>
        </w:tc>
      </w:tr>
      <w:tr w:rsidR="00071630" w14:paraId="4B9BA459" w14:textId="77777777">
        <w:trPr>
          <w:cantSplit/>
          <w:trHeight w:val="284"/>
          <w:jc w:val="center"/>
        </w:trPr>
        <w:tc>
          <w:tcPr>
            <w:tcW w:w="674" w:type="dxa"/>
            <w:vAlign w:val="center"/>
          </w:tcPr>
          <w:p w14:paraId="65B29E64" w14:textId="07D267C0"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8</w:t>
            </w:r>
          </w:p>
        </w:tc>
        <w:tc>
          <w:tcPr>
            <w:tcW w:w="3114" w:type="dxa"/>
            <w:vAlign w:val="center"/>
          </w:tcPr>
          <w:p w14:paraId="10736109" w14:textId="3AEB3A12"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蒸汽加热器数量</w:t>
            </w:r>
          </w:p>
        </w:tc>
        <w:tc>
          <w:tcPr>
            <w:tcW w:w="1528" w:type="dxa"/>
            <w:vAlign w:val="center"/>
          </w:tcPr>
          <w:p w14:paraId="355E4FAA" w14:textId="77777777"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不允许变化</w:t>
            </w:r>
          </w:p>
        </w:tc>
        <w:tc>
          <w:tcPr>
            <w:tcW w:w="2331" w:type="dxa"/>
            <w:vAlign w:val="center"/>
          </w:tcPr>
          <w:p w14:paraId="7E230BD7" w14:textId="77777777" w:rsidR="00071630" w:rsidRDefault="00071630" w:rsidP="00071630">
            <w:pPr>
              <w:adjustRightInd w:val="0"/>
              <w:contextualSpacing/>
              <w:jc w:val="center"/>
              <w:rPr>
                <w:rFonts w:ascii="宋体" w:hAnsi="宋体"/>
                <w:sz w:val="18"/>
                <w:szCs w:val="18"/>
              </w:rPr>
            </w:pPr>
            <w:r>
              <w:rPr>
                <w:rFonts w:ascii="宋体" w:hAnsi="宋体" w:hint="eastAsia"/>
                <w:kern w:val="0"/>
                <w:sz w:val="18"/>
                <w:szCs w:val="18"/>
              </w:rPr>
              <w:t>/</w:t>
            </w:r>
          </w:p>
        </w:tc>
        <w:tc>
          <w:tcPr>
            <w:tcW w:w="1924" w:type="dxa"/>
          </w:tcPr>
          <w:p w14:paraId="218A2434" w14:textId="77777777" w:rsidR="00071630" w:rsidRDefault="00071630" w:rsidP="00071630">
            <w:pPr>
              <w:adjustRightInd w:val="0"/>
              <w:contextualSpacing/>
              <w:jc w:val="center"/>
              <w:rPr>
                <w:rFonts w:ascii="宋体" w:hAnsi="宋体"/>
                <w:kern w:val="0"/>
                <w:sz w:val="18"/>
                <w:szCs w:val="18"/>
              </w:rPr>
            </w:pPr>
            <w:r>
              <w:t>/</w:t>
            </w:r>
          </w:p>
        </w:tc>
      </w:tr>
      <w:tr w:rsidR="00071630" w14:paraId="4B3DB871" w14:textId="77777777">
        <w:trPr>
          <w:cantSplit/>
          <w:trHeight w:val="284"/>
          <w:jc w:val="center"/>
        </w:trPr>
        <w:tc>
          <w:tcPr>
            <w:tcW w:w="674" w:type="dxa"/>
            <w:vAlign w:val="center"/>
          </w:tcPr>
          <w:p w14:paraId="2CFCD2C9" w14:textId="2DE2F72F"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9</w:t>
            </w:r>
          </w:p>
        </w:tc>
        <w:tc>
          <w:tcPr>
            <w:tcW w:w="3114" w:type="dxa"/>
            <w:vAlign w:val="center"/>
          </w:tcPr>
          <w:p w14:paraId="7A2F246F" w14:textId="7219F4C0"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蒸汽喷射器数量</w:t>
            </w:r>
          </w:p>
        </w:tc>
        <w:tc>
          <w:tcPr>
            <w:tcW w:w="1528" w:type="dxa"/>
            <w:vAlign w:val="center"/>
          </w:tcPr>
          <w:p w14:paraId="7D95B819" w14:textId="77777777"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不允许变化</w:t>
            </w:r>
          </w:p>
        </w:tc>
        <w:tc>
          <w:tcPr>
            <w:tcW w:w="2331" w:type="dxa"/>
            <w:vAlign w:val="center"/>
          </w:tcPr>
          <w:p w14:paraId="73C487FF" w14:textId="77777777" w:rsidR="00071630" w:rsidRDefault="00071630" w:rsidP="00071630">
            <w:pPr>
              <w:adjustRightInd w:val="0"/>
              <w:contextualSpacing/>
              <w:jc w:val="center"/>
              <w:rPr>
                <w:rFonts w:ascii="宋体" w:hAnsi="宋体"/>
                <w:sz w:val="18"/>
                <w:szCs w:val="18"/>
              </w:rPr>
            </w:pPr>
            <w:r>
              <w:rPr>
                <w:rFonts w:ascii="宋体" w:hAnsi="宋体" w:hint="eastAsia"/>
                <w:kern w:val="0"/>
                <w:sz w:val="18"/>
                <w:szCs w:val="18"/>
              </w:rPr>
              <w:t>/</w:t>
            </w:r>
          </w:p>
        </w:tc>
        <w:tc>
          <w:tcPr>
            <w:tcW w:w="1924" w:type="dxa"/>
          </w:tcPr>
          <w:p w14:paraId="55A237A6" w14:textId="77777777" w:rsidR="00071630" w:rsidRDefault="00071630" w:rsidP="00071630">
            <w:pPr>
              <w:adjustRightInd w:val="0"/>
              <w:contextualSpacing/>
              <w:jc w:val="center"/>
              <w:rPr>
                <w:rFonts w:ascii="宋体" w:hAnsi="宋体"/>
                <w:kern w:val="0"/>
                <w:sz w:val="18"/>
                <w:szCs w:val="18"/>
              </w:rPr>
            </w:pPr>
            <w:r>
              <w:t>/</w:t>
            </w:r>
          </w:p>
        </w:tc>
      </w:tr>
      <w:tr w:rsidR="00071630" w14:paraId="67D1CFA7" w14:textId="77777777">
        <w:trPr>
          <w:cantSplit/>
          <w:trHeight w:val="284"/>
          <w:jc w:val="center"/>
        </w:trPr>
        <w:tc>
          <w:tcPr>
            <w:tcW w:w="674" w:type="dxa"/>
            <w:vAlign w:val="center"/>
          </w:tcPr>
          <w:p w14:paraId="19D9986D" w14:textId="77319605"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2</w:t>
            </w:r>
            <w:r>
              <w:rPr>
                <w:rFonts w:ascii="宋体" w:hAnsi="宋体"/>
                <w:kern w:val="0"/>
                <w:sz w:val="18"/>
                <w:szCs w:val="18"/>
              </w:rPr>
              <w:t>0</w:t>
            </w:r>
          </w:p>
        </w:tc>
        <w:tc>
          <w:tcPr>
            <w:tcW w:w="3114" w:type="dxa"/>
            <w:vAlign w:val="center"/>
          </w:tcPr>
          <w:p w14:paraId="4BB94B1D" w14:textId="777F8EA0"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补水结构型式</w:t>
            </w:r>
          </w:p>
        </w:tc>
        <w:tc>
          <w:tcPr>
            <w:tcW w:w="1528" w:type="dxa"/>
            <w:vAlign w:val="center"/>
          </w:tcPr>
          <w:p w14:paraId="1E83763F" w14:textId="77777777"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不允许变化</w:t>
            </w:r>
          </w:p>
        </w:tc>
        <w:tc>
          <w:tcPr>
            <w:tcW w:w="2331" w:type="dxa"/>
            <w:vAlign w:val="center"/>
          </w:tcPr>
          <w:p w14:paraId="345C1924" w14:textId="77777777" w:rsidR="00071630" w:rsidRDefault="00071630" w:rsidP="00071630">
            <w:pPr>
              <w:adjustRightInd w:val="0"/>
              <w:contextualSpacing/>
              <w:jc w:val="center"/>
              <w:rPr>
                <w:rFonts w:ascii="宋体" w:hAnsi="宋体"/>
                <w:sz w:val="18"/>
                <w:szCs w:val="18"/>
              </w:rPr>
            </w:pPr>
            <w:r>
              <w:rPr>
                <w:rFonts w:ascii="宋体" w:hAnsi="宋体" w:hint="eastAsia"/>
                <w:kern w:val="0"/>
                <w:sz w:val="18"/>
                <w:szCs w:val="18"/>
              </w:rPr>
              <w:t>/</w:t>
            </w:r>
          </w:p>
        </w:tc>
        <w:tc>
          <w:tcPr>
            <w:tcW w:w="1924" w:type="dxa"/>
          </w:tcPr>
          <w:p w14:paraId="4C3D5424" w14:textId="77777777" w:rsidR="00071630" w:rsidRDefault="00071630" w:rsidP="00071630">
            <w:pPr>
              <w:adjustRightInd w:val="0"/>
              <w:contextualSpacing/>
              <w:jc w:val="center"/>
              <w:rPr>
                <w:rFonts w:ascii="宋体" w:hAnsi="宋体"/>
                <w:kern w:val="0"/>
                <w:sz w:val="18"/>
                <w:szCs w:val="18"/>
              </w:rPr>
            </w:pPr>
            <w:r>
              <w:t>/</w:t>
            </w:r>
          </w:p>
        </w:tc>
      </w:tr>
      <w:tr w:rsidR="00071630" w14:paraId="731F558B" w14:textId="77777777">
        <w:trPr>
          <w:cantSplit/>
          <w:trHeight w:val="284"/>
          <w:jc w:val="center"/>
        </w:trPr>
        <w:tc>
          <w:tcPr>
            <w:tcW w:w="674" w:type="dxa"/>
            <w:vAlign w:val="center"/>
          </w:tcPr>
          <w:p w14:paraId="77182D0E" w14:textId="445536C0"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lastRenderedPageBreak/>
              <w:t>2</w:t>
            </w:r>
            <w:r>
              <w:rPr>
                <w:rFonts w:ascii="宋体" w:hAnsi="宋体"/>
                <w:kern w:val="0"/>
                <w:sz w:val="18"/>
                <w:szCs w:val="18"/>
              </w:rPr>
              <w:t>1</w:t>
            </w:r>
          </w:p>
        </w:tc>
        <w:tc>
          <w:tcPr>
            <w:tcW w:w="3114" w:type="dxa"/>
            <w:vAlign w:val="center"/>
          </w:tcPr>
          <w:p w14:paraId="758567CC" w14:textId="66B1CC0D" w:rsidR="00071630" w:rsidRDefault="00071630" w:rsidP="00071630">
            <w:pPr>
              <w:adjustRightInd w:val="0"/>
              <w:contextualSpacing/>
              <w:jc w:val="center"/>
              <w:rPr>
                <w:rFonts w:ascii="宋体" w:hAnsi="宋体"/>
                <w:kern w:val="0"/>
                <w:sz w:val="18"/>
                <w:szCs w:val="18"/>
              </w:rPr>
            </w:pPr>
            <w:r w:rsidRPr="00D51B13">
              <w:rPr>
                <w:rFonts w:ascii="宋体" w:hAnsi="宋体" w:hint="eastAsia"/>
                <w:kern w:val="0"/>
                <w:sz w:val="18"/>
                <w:szCs w:val="18"/>
              </w:rPr>
              <w:t>最大屠宰加工量</w:t>
            </w:r>
          </w:p>
        </w:tc>
        <w:tc>
          <w:tcPr>
            <w:tcW w:w="1528" w:type="dxa"/>
            <w:vAlign w:val="center"/>
          </w:tcPr>
          <w:p w14:paraId="19EBE4BD" w14:textId="3AA9E5A1" w:rsidR="00071630" w:rsidRDefault="00071630" w:rsidP="00071630">
            <w:pPr>
              <w:adjustRightInd w:val="0"/>
              <w:contextualSpacing/>
              <w:jc w:val="center"/>
              <w:rPr>
                <w:rFonts w:ascii="宋体" w:hAnsi="宋体"/>
                <w:kern w:val="0"/>
                <w:sz w:val="18"/>
                <w:szCs w:val="18"/>
              </w:rPr>
            </w:pPr>
            <w:r>
              <w:rPr>
                <w:rFonts w:ascii="宋体" w:hAnsi="宋体" w:hint="eastAsia"/>
                <w:kern w:val="0"/>
                <w:sz w:val="18"/>
                <w:szCs w:val="18"/>
              </w:rPr>
              <w:t>允许变化</w:t>
            </w:r>
          </w:p>
        </w:tc>
        <w:tc>
          <w:tcPr>
            <w:tcW w:w="2331" w:type="dxa"/>
            <w:vAlign w:val="center"/>
          </w:tcPr>
          <w:p w14:paraId="09B2E23B" w14:textId="3FAB1113" w:rsidR="00071630" w:rsidRDefault="00071630" w:rsidP="00071630">
            <w:pPr>
              <w:adjustRightInd w:val="0"/>
              <w:contextualSpacing/>
              <w:jc w:val="center"/>
              <w:rPr>
                <w:rFonts w:ascii="宋体" w:hAnsi="宋体"/>
                <w:sz w:val="18"/>
                <w:szCs w:val="18"/>
              </w:rPr>
            </w:pPr>
            <w:r>
              <w:rPr>
                <w:rFonts w:ascii="宋体" w:hAnsi="宋体" w:hint="eastAsia"/>
                <w:kern w:val="0"/>
                <w:sz w:val="18"/>
                <w:szCs w:val="18"/>
              </w:rPr>
              <w:t>允许变大</w:t>
            </w:r>
          </w:p>
        </w:tc>
        <w:tc>
          <w:tcPr>
            <w:tcW w:w="1924" w:type="dxa"/>
          </w:tcPr>
          <w:p w14:paraId="2E9DB46C" w14:textId="77777777" w:rsidR="00071630" w:rsidRDefault="00071630" w:rsidP="00071630">
            <w:pPr>
              <w:adjustRightInd w:val="0"/>
              <w:contextualSpacing/>
              <w:jc w:val="center"/>
              <w:rPr>
                <w:rFonts w:ascii="宋体" w:hAnsi="宋体"/>
                <w:kern w:val="0"/>
                <w:sz w:val="18"/>
                <w:szCs w:val="18"/>
              </w:rPr>
            </w:pPr>
          </w:p>
        </w:tc>
      </w:tr>
    </w:tbl>
    <w:p w14:paraId="080B8385" w14:textId="77777777" w:rsidR="006D72E3" w:rsidRDefault="003B2711">
      <w:pPr>
        <w:pStyle w:val="aff3"/>
        <w:numPr>
          <w:ilvl w:val="0"/>
          <w:numId w:val="27"/>
        </w:numPr>
        <w:spacing w:beforeLines="50" w:before="156"/>
        <w:ind w:left="0" w:firstLineChars="0" w:firstLine="0"/>
        <w:jc w:val="left"/>
      </w:pPr>
      <w:r>
        <w:rPr>
          <w:rFonts w:hAnsi="宋体" w:hint="eastAsia"/>
        </w:rPr>
        <w:t>产品结构和特征参数的变更符合表7要求的，企业自主变更并保存变更批准文件。为鼓励产品技术升级，未列入表7的其他结构和特征参数，企业可自主变更。</w:t>
      </w:r>
    </w:p>
    <w:p w14:paraId="3CC13798" w14:textId="77777777" w:rsidR="006D72E3" w:rsidRDefault="003B2711">
      <w:pPr>
        <w:pStyle w:val="aff3"/>
        <w:numPr>
          <w:ilvl w:val="0"/>
          <w:numId w:val="27"/>
        </w:numPr>
        <w:ind w:left="0" w:firstLineChars="0" w:firstLine="0"/>
      </w:pPr>
      <w:bookmarkStart w:id="167" w:name="_Toc452449050"/>
      <w:bookmarkStart w:id="168" w:name="_Toc452970584"/>
      <w:r>
        <w:rPr>
          <w:rFonts w:hAnsi="宋体" w:hint="eastAsia"/>
        </w:rPr>
        <w:t>因执行国家法律法规提出的新要求或强制性标准新要求而造成产品结构和特征参数变化，与表7要求不一致的，应申报变更确认。</w:t>
      </w:r>
      <w:bookmarkEnd w:id="167"/>
      <w:bookmarkEnd w:id="168"/>
    </w:p>
    <w:p w14:paraId="5B7E977C" w14:textId="77777777" w:rsidR="006D72E3" w:rsidRDefault="003B2711">
      <w:pPr>
        <w:pStyle w:val="a7"/>
        <w:tabs>
          <w:tab w:val="clear" w:pos="6405"/>
        </w:tabs>
        <w:spacing w:beforeLines="50" w:before="156" w:afterLines="10" w:after="31"/>
        <w:rPr>
          <w:iCs/>
        </w:rPr>
      </w:pPr>
      <w:r>
        <w:rPr>
          <w:rFonts w:ascii="宋体" w:eastAsia="宋体" w:hAnsi="宋体"/>
        </w:rPr>
        <w:br w:type="page"/>
      </w:r>
    </w:p>
    <w:p w14:paraId="22866503" w14:textId="0DA60E92" w:rsidR="006D72E3" w:rsidRDefault="003B2711">
      <w:pPr>
        <w:pStyle w:val="afff9"/>
        <w:widowControl w:val="0"/>
        <w:adjustRightInd w:val="0"/>
        <w:snapToGrid w:val="0"/>
        <w:spacing w:before="0" w:line="240" w:lineRule="auto"/>
        <w:rPr>
          <w:rFonts w:ascii="Times New Roman" w:eastAsia="黑体"/>
          <w:iCs/>
          <w:kern w:val="2"/>
          <w:szCs w:val="21"/>
        </w:rPr>
      </w:pPr>
      <w:bookmarkStart w:id="169" w:name="_Hlk168656232"/>
      <w:r>
        <w:rPr>
          <w:rFonts w:ascii="Times New Roman" w:eastAsia="黑体" w:hint="eastAsia"/>
          <w:iCs/>
          <w:kern w:val="2"/>
          <w:szCs w:val="21"/>
        </w:rPr>
        <w:lastRenderedPageBreak/>
        <w:t>附录</w:t>
      </w:r>
      <w:r>
        <w:rPr>
          <w:rFonts w:ascii="Times New Roman" w:eastAsia="黑体" w:hint="eastAsia"/>
          <w:iCs/>
          <w:kern w:val="2"/>
          <w:szCs w:val="21"/>
        </w:rPr>
        <w:t>A</w:t>
      </w:r>
    </w:p>
    <w:p w14:paraId="37433015" w14:textId="29257005" w:rsidR="00837D50" w:rsidRDefault="00837D50">
      <w:pPr>
        <w:pStyle w:val="afff9"/>
        <w:widowControl w:val="0"/>
        <w:adjustRightInd w:val="0"/>
        <w:snapToGrid w:val="0"/>
        <w:spacing w:before="0" w:line="240" w:lineRule="auto"/>
        <w:rPr>
          <w:rFonts w:ascii="Times New Roman" w:eastAsia="黑体"/>
          <w:iCs/>
          <w:kern w:val="2"/>
          <w:szCs w:val="21"/>
        </w:rPr>
      </w:pPr>
      <w:bookmarkStart w:id="170" w:name="_Hlk170560987"/>
      <w:r>
        <w:rPr>
          <w:rFonts w:ascii="Times New Roman" w:eastAsia="黑体" w:hint="eastAsia"/>
          <w:iCs/>
          <w:kern w:val="2"/>
          <w:szCs w:val="21"/>
        </w:rPr>
        <w:t>（规范性附录）</w:t>
      </w:r>
    </w:p>
    <w:p w14:paraId="18DDEC53" w14:textId="77777777" w:rsidR="006D72E3" w:rsidRDefault="003B2711">
      <w:pPr>
        <w:pStyle w:val="a7"/>
        <w:numPr>
          <w:ilvl w:val="0"/>
          <w:numId w:val="0"/>
        </w:numPr>
        <w:tabs>
          <w:tab w:val="clear" w:pos="6405"/>
        </w:tabs>
        <w:spacing w:before="0" w:after="0"/>
        <w:rPr>
          <w:bCs/>
          <w:spacing w:val="20"/>
          <w:sz w:val="28"/>
        </w:rPr>
      </w:pPr>
      <w:bookmarkStart w:id="171" w:name="_Toc447270267"/>
      <w:bookmarkStart w:id="172" w:name="_Toc447808990"/>
      <w:bookmarkStart w:id="173" w:name="_Toc527549122"/>
      <w:bookmarkStart w:id="174" w:name="_Toc452726065"/>
      <w:bookmarkStart w:id="175" w:name="_Toc452725661"/>
      <w:bookmarkStart w:id="176" w:name="_Toc450028609"/>
      <w:bookmarkStart w:id="177" w:name="_Toc448387759"/>
      <w:bookmarkStart w:id="178" w:name="_Toc530145238"/>
      <w:bookmarkStart w:id="179" w:name="_Toc170561364"/>
      <w:bookmarkEnd w:id="169"/>
      <w:bookmarkEnd w:id="170"/>
      <w:r>
        <w:rPr>
          <w:rFonts w:hint="eastAsia"/>
        </w:rPr>
        <w:t>产品规格表</w:t>
      </w:r>
      <w:bookmarkEnd w:id="171"/>
      <w:bookmarkEnd w:id="172"/>
      <w:bookmarkEnd w:id="173"/>
      <w:bookmarkEnd w:id="174"/>
      <w:bookmarkEnd w:id="175"/>
      <w:bookmarkEnd w:id="176"/>
      <w:bookmarkEnd w:id="177"/>
      <w:bookmarkEnd w:id="178"/>
      <w:bookmarkEnd w:id="179"/>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18"/>
        <w:gridCol w:w="992"/>
        <w:gridCol w:w="4786"/>
      </w:tblGrid>
      <w:tr w:rsidR="006D72E3" w14:paraId="793F6753" w14:textId="77777777">
        <w:trPr>
          <w:cantSplit/>
          <w:trHeight w:val="284"/>
        </w:trPr>
        <w:tc>
          <w:tcPr>
            <w:tcW w:w="675" w:type="dxa"/>
            <w:vAlign w:val="center"/>
          </w:tcPr>
          <w:p w14:paraId="14BFE387" w14:textId="77777777" w:rsidR="006D72E3" w:rsidRDefault="003B2711">
            <w:pPr>
              <w:adjustRightInd w:val="0"/>
              <w:contextualSpacing/>
              <w:jc w:val="center"/>
              <w:rPr>
                <w:rFonts w:ascii="宋体" w:hAnsi="宋体"/>
                <w:kern w:val="0"/>
                <w:sz w:val="18"/>
                <w:szCs w:val="18"/>
              </w:rPr>
            </w:pPr>
            <w:r>
              <w:rPr>
                <w:rFonts w:ascii="宋体" w:hAnsi="宋体" w:hint="eastAsia"/>
                <w:kern w:val="0"/>
                <w:sz w:val="18"/>
                <w:szCs w:val="18"/>
              </w:rPr>
              <w:t>序 号</w:t>
            </w:r>
          </w:p>
        </w:tc>
        <w:tc>
          <w:tcPr>
            <w:tcW w:w="3118" w:type="dxa"/>
            <w:vAlign w:val="center"/>
          </w:tcPr>
          <w:p w14:paraId="20886E70" w14:textId="77777777" w:rsidR="006D72E3" w:rsidRDefault="003B2711">
            <w:pPr>
              <w:adjustRightInd w:val="0"/>
              <w:contextualSpacing/>
              <w:jc w:val="center"/>
              <w:rPr>
                <w:rFonts w:ascii="宋体" w:hAnsi="宋体"/>
                <w:kern w:val="0"/>
                <w:sz w:val="18"/>
                <w:szCs w:val="18"/>
              </w:rPr>
            </w:pPr>
            <w:r>
              <w:rPr>
                <w:rFonts w:ascii="宋体" w:hAnsi="宋体" w:hint="eastAsia"/>
                <w:kern w:val="0"/>
                <w:sz w:val="18"/>
                <w:szCs w:val="18"/>
              </w:rPr>
              <w:t>项</w:t>
            </w:r>
            <w:r>
              <w:rPr>
                <w:rFonts w:ascii="宋体" w:hAnsi="宋体"/>
                <w:kern w:val="0"/>
                <w:sz w:val="18"/>
                <w:szCs w:val="18"/>
              </w:rPr>
              <w:t xml:space="preserve">       </w:t>
            </w:r>
            <w:r>
              <w:rPr>
                <w:rFonts w:ascii="宋体" w:hAnsi="宋体" w:hint="eastAsia"/>
                <w:kern w:val="0"/>
                <w:sz w:val="18"/>
                <w:szCs w:val="18"/>
              </w:rPr>
              <w:t>目</w:t>
            </w:r>
          </w:p>
        </w:tc>
        <w:tc>
          <w:tcPr>
            <w:tcW w:w="992" w:type="dxa"/>
            <w:vAlign w:val="center"/>
          </w:tcPr>
          <w:p w14:paraId="2D01819A" w14:textId="77777777" w:rsidR="006D72E3" w:rsidRDefault="003B2711">
            <w:pPr>
              <w:adjustRightInd w:val="0"/>
              <w:contextualSpacing/>
              <w:jc w:val="center"/>
              <w:rPr>
                <w:rFonts w:ascii="宋体" w:hAnsi="宋体"/>
                <w:kern w:val="0"/>
                <w:sz w:val="18"/>
                <w:szCs w:val="18"/>
              </w:rPr>
            </w:pPr>
            <w:r>
              <w:rPr>
                <w:rFonts w:ascii="宋体" w:hAnsi="宋体" w:hint="eastAsia"/>
                <w:kern w:val="0"/>
                <w:sz w:val="18"/>
                <w:szCs w:val="18"/>
              </w:rPr>
              <w:t>单</w:t>
            </w:r>
            <w:r>
              <w:rPr>
                <w:rFonts w:ascii="宋体" w:hAnsi="宋体"/>
                <w:kern w:val="0"/>
                <w:sz w:val="18"/>
                <w:szCs w:val="18"/>
              </w:rPr>
              <w:t xml:space="preserve"> </w:t>
            </w:r>
            <w:r>
              <w:rPr>
                <w:rFonts w:ascii="宋体" w:hAnsi="宋体" w:hint="eastAsia"/>
                <w:kern w:val="0"/>
                <w:sz w:val="18"/>
                <w:szCs w:val="18"/>
              </w:rPr>
              <w:t>位</w:t>
            </w:r>
          </w:p>
        </w:tc>
        <w:tc>
          <w:tcPr>
            <w:tcW w:w="4786" w:type="dxa"/>
            <w:vAlign w:val="center"/>
          </w:tcPr>
          <w:p w14:paraId="2DD5AC4A" w14:textId="77777777" w:rsidR="006D72E3" w:rsidRDefault="003B2711">
            <w:pPr>
              <w:adjustRightInd w:val="0"/>
              <w:contextualSpacing/>
              <w:jc w:val="center"/>
              <w:rPr>
                <w:rFonts w:ascii="宋体" w:hAnsi="宋体"/>
                <w:kern w:val="0"/>
                <w:sz w:val="18"/>
                <w:szCs w:val="18"/>
              </w:rPr>
            </w:pPr>
            <w:r>
              <w:rPr>
                <w:rFonts w:ascii="宋体" w:hAnsi="宋体" w:hint="eastAsia"/>
                <w:kern w:val="0"/>
                <w:sz w:val="18"/>
                <w:szCs w:val="18"/>
              </w:rPr>
              <w:t>设</w:t>
            </w:r>
            <w:r>
              <w:rPr>
                <w:rFonts w:ascii="宋体" w:hAnsi="宋体"/>
                <w:kern w:val="0"/>
                <w:sz w:val="18"/>
                <w:szCs w:val="18"/>
              </w:rPr>
              <w:t xml:space="preserve"> </w:t>
            </w:r>
            <w:r>
              <w:rPr>
                <w:rFonts w:ascii="宋体" w:hAnsi="宋体" w:hint="eastAsia"/>
                <w:kern w:val="0"/>
                <w:sz w:val="18"/>
                <w:szCs w:val="18"/>
              </w:rPr>
              <w:t>计</w:t>
            </w:r>
            <w:r>
              <w:rPr>
                <w:rFonts w:ascii="宋体" w:hAnsi="宋体"/>
                <w:kern w:val="0"/>
                <w:sz w:val="18"/>
                <w:szCs w:val="18"/>
              </w:rPr>
              <w:t xml:space="preserve"> </w:t>
            </w:r>
            <w:r>
              <w:rPr>
                <w:rFonts w:ascii="宋体" w:hAnsi="宋体" w:hint="eastAsia"/>
                <w:kern w:val="0"/>
                <w:sz w:val="18"/>
                <w:szCs w:val="18"/>
              </w:rPr>
              <w:t>值</w:t>
            </w:r>
          </w:p>
        </w:tc>
      </w:tr>
      <w:tr w:rsidR="006D72E3" w14:paraId="397F476B" w14:textId="77777777">
        <w:trPr>
          <w:cantSplit/>
          <w:trHeight w:val="284"/>
        </w:trPr>
        <w:tc>
          <w:tcPr>
            <w:tcW w:w="675" w:type="dxa"/>
            <w:vAlign w:val="center"/>
          </w:tcPr>
          <w:p w14:paraId="106BD032" w14:textId="77777777" w:rsidR="006D72E3" w:rsidRDefault="003B2711">
            <w:pPr>
              <w:pStyle w:val="afff9"/>
              <w:widowControl w:val="0"/>
              <w:adjustRightInd w:val="0"/>
              <w:spacing w:before="0" w:line="240" w:lineRule="auto"/>
              <w:contextualSpacing/>
              <w:rPr>
                <w:rFonts w:hAnsi="宋体"/>
                <w:sz w:val="18"/>
                <w:szCs w:val="18"/>
              </w:rPr>
            </w:pPr>
            <w:r>
              <w:rPr>
                <w:rFonts w:hAnsi="宋体" w:hint="eastAsia"/>
                <w:sz w:val="18"/>
                <w:szCs w:val="18"/>
              </w:rPr>
              <w:t>1</w:t>
            </w:r>
          </w:p>
        </w:tc>
        <w:tc>
          <w:tcPr>
            <w:tcW w:w="3118" w:type="dxa"/>
            <w:vAlign w:val="center"/>
          </w:tcPr>
          <w:p w14:paraId="131EB727" w14:textId="77777777" w:rsidR="006D72E3" w:rsidRDefault="003B2711">
            <w:pPr>
              <w:adjustRightInd w:val="0"/>
              <w:contextualSpacing/>
              <w:rPr>
                <w:rFonts w:ascii="宋体" w:hAnsi="宋体"/>
                <w:kern w:val="0"/>
                <w:sz w:val="18"/>
                <w:szCs w:val="18"/>
              </w:rPr>
            </w:pPr>
            <w:r>
              <w:rPr>
                <w:rFonts w:ascii="宋体" w:hAnsi="宋体" w:hint="eastAsia"/>
                <w:kern w:val="0"/>
                <w:sz w:val="18"/>
                <w:szCs w:val="18"/>
              </w:rPr>
              <w:t>型号名称</w:t>
            </w:r>
          </w:p>
        </w:tc>
        <w:tc>
          <w:tcPr>
            <w:tcW w:w="992" w:type="dxa"/>
            <w:vAlign w:val="center"/>
          </w:tcPr>
          <w:p w14:paraId="1C65145C" w14:textId="77777777" w:rsidR="006D72E3" w:rsidRDefault="003B2711">
            <w:pPr>
              <w:adjustRightInd w:val="0"/>
              <w:contextualSpacing/>
              <w:jc w:val="center"/>
              <w:rPr>
                <w:rFonts w:ascii="宋体" w:hAnsi="宋体"/>
                <w:kern w:val="0"/>
                <w:sz w:val="18"/>
                <w:szCs w:val="18"/>
              </w:rPr>
            </w:pPr>
            <w:r>
              <w:rPr>
                <w:rFonts w:ascii="宋体" w:hAnsi="宋体" w:hint="eastAsia"/>
                <w:kern w:val="0"/>
                <w:sz w:val="18"/>
                <w:szCs w:val="18"/>
              </w:rPr>
              <w:t>/</w:t>
            </w:r>
          </w:p>
        </w:tc>
        <w:tc>
          <w:tcPr>
            <w:tcW w:w="4786" w:type="dxa"/>
            <w:vAlign w:val="center"/>
          </w:tcPr>
          <w:p w14:paraId="6CCAC1F2" w14:textId="77777777" w:rsidR="006D72E3" w:rsidRDefault="006D72E3">
            <w:pPr>
              <w:adjustRightInd w:val="0"/>
              <w:contextualSpacing/>
              <w:jc w:val="center"/>
              <w:rPr>
                <w:rFonts w:ascii="宋体" w:hAnsi="宋体"/>
                <w:kern w:val="0"/>
                <w:sz w:val="18"/>
                <w:szCs w:val="18"/>
              </w:rPr>
            </w:pPr>
          </w:p>
        </w:tc>
      </w:tr>
      <w:tr w:rsidR="006D72E3" w14:paraId="42FB40DF" w14:textId="77777777">
        <w:trPr>
          <w:cantSplit/>
          <w:trHeight w:val="284"/>
        </w:trPr>
        <w:tc>
          <w:tcPr>
            <w:tcW w:w="675" w:type="dxa"/>
            <w:vAlign w:val="center"/>
          </w:tcPr>
          <w:p w14:paraId="62E399ED" w14:textId="77777777" w:rsidR="006D72E3" w:rsidRDefault="003B2711">
            <w:pPr>
              <w:adjustRightInd w:val="0"/>
              <w:contextualSpacing/>
              <w:jc w:val="center"/>
              <w:rPr>
                <w:rFonts w:ascii="宋体" w:hAnsi="宋体"/>
                <w:kern w:val="0"/>
                <w:sz w:val="18"/>
                <w:szCs w:val="18"/>
              </w:rPr>
            </w:pPr>
            <w:r>
              <w:rPr>
                <w:rFonts w:ascii="宋体" w:hAnsi="宋体" w:hint="eastAsia"/>
                <w:kern w:val="0"/>
                <w:sz w:val="18"/>
                <w:szCs w:val="18"/>
              </w:rPr>
              <w:t>2</w:t>
            </w:r>
          </w:p>
        </w:tc>
        <w:tc>
          <w:tcPr>
            <w:tcW w:w="3118" w:type="dxa"/>
            <w:vAlign w:val="center"/>
          </w:tcPr>
          <w:p w14:paraId="509512EE" w14:textId="77777777" w:rsidR="006D72E3" w:rsidRDefault="003B2711">
            <w:pPr>
              <w:adjustRightInd w:val="0"/>
              <w:contextualSpacing/>
              <w:rPr>
                <w:rFonts w:ascii="宋体" w:hAnsi="宋体"/>
                <w:kern w:val="0"/>
                <w:sz w:val="18"/>
                <w:szCs w:val="18"/>
              </w:rPr>
            </w:pPr>
            <w:r>
              <w:rPr>
                <w:rFonts w:ascii="宋体" w:hAnsi="宋体" w:hint="eastAsia"/>
                <w:kern w:val="0"/>
                <w:sz w:val="18"/>
                <w:szCs w:val="18"/>
              </w:rPr>
              <w:t>烫</w:t>
            </w:r>
            <w:proofErr w:type="gramStart"/>
            <w:r>
              <w:rPr>
                <w:rFonts w:ascii="宋体" w:hAnsi="宋体" w:hint="eastAsia"/>
                <w:kern w:val="0"/>
                <w:sz w:val="18"/>
                <w:szCs w:val="18"/>
              </w:rPr>
              <w:t>毛段数量</w:t>
            </w:r>
            <w:proofErr w:type="gramEnd"/>
          </w:p>
        </w:tc>
        <w:tc>
          <w:tcPr>
            <w:tcW w:w="992" w:type="dxa"/>
            <w:vAlign w:val="center"/>
          </w:tcPr>
          <w:p w14:paraId="02041BA4" w14:textId="77777777" w:rsidR="006D72E3" w:rsidRDefault="003B2711">
            <w:pPr>
              <w:adjustRightInd w:val="0"/>
              <w:contextualSpacing/>
              <w:jc w:val="center"/>
              <w:rPr>
                <w:rFonts w:ascii="宋体" w:hAnsi="宋体"/>
                <w:kern w:val="0"/>
                <w:sz w:val="18"/>
                <w:szCs w:val="18"/>
              </w:rPr>
            </w:pPr>
            <w:proofErr w:type="gramStart"/>
            <w:r>
              <w:rPr>
                <w:rFonts w:ascii="宋体" w:hAnsi="宋体" w:hint="eastAsia"/>
                <w:kern w:val="0"/>
                <w:sz w:val="18"/>
                <w:szCs w:val="18"/>
              </w:rPr>
              <w:t>个</w:t>
            </w:r>
            <w:proofErr w:type="gramEnd"/>
          </w:p>
        </w:tc>
        <w:tc>
          <w:tcPr>
            <w:tcW w:w="4786" w:type="dxa"/>
            <w:vAlign w:val="center"/>
          </w:tcPr>
          <w:p w14:paraId="72A51A9F" w14:textId="77777777" w:rsidR="006D72E3" w:rsidRDefault="006D72E3">
            <w:pPr>
              <w:adjustRightInd w:val="0"/>
              <w:contextualSpacing/>
              <w:jc w:val="center"/>
              <w:rPr>
                <w:rFonts w:ascii="宋体" w:hAnsi="宋体"/>
                <w:kern w:val="0"/>
                <w:sz w:val="18"/>
                <w:szCs w:val="18"/>
              </w:rPr>
            </w:pPr>
          </w:p>
        </w:tc>
      </w:tr>
      <w:tr w:rsidR="006D72E3" w14:paraId="1257DB0D" w14:textId="77777777">
        <w:trPr>
          <w:cantSplit/>
          <w:trHeight w:val="284"/>
        </w:trPr>
        <w:tc>
          <w:tcPr>
            <w:tcW w:w="675" w:type="dxa"/>
            <w:vAlign w:val="center"/>
          </w:tcPr>
          <w:p w14:paraId="2DA7BF38" w14:textId="075CFB1E" w:rsidR="006D72E3" w:rsidRDefault="00D51B13">
            <w:pPr>
              <w:adjustRightInd w:val="0"/>
              <w:contextualSpacing/>
              <w:jc w:val="center"/>
              <w:rPr>
                <w:rFonts w:ascii="宋体" w:hAnsi="宋体"/>
                <w:kern w:val="0"/>
                <w:sz w:val="18"/>
                <w:szCs w:val="18"/>
              </w:rPr>
            </w:pPr>
            <w:r>
              <w:rPr>
                <w:rFonts w:ascii="宋体" w:hAnsi="宋体" w:hint="eastAsia"/>
                <w:kern w:val="0"/>
                <w:sz w:val="18"/>
                <w:szCs w:val="18"/>
              </w:rPr>
              <w:t>3</w:t>
            </w:r>
          </w:p>
        </w:tc>
        <w:tc>
          <w:tcPr>
            <w:tcW w:w="3118" w:type="dxa"/>
            <w:vAlign w:val="center"/>
          </w:tcPr>
          <w:p w14:paraId="175F8430" w14:textId="77777777" w:rsidR="006D72E3" w:rsidRDefault="003B2711">
            <w:pPr>
              <w:adjustRightInd w:val="0"/>
              <w:contextualSpacing/>
              <w:rPr>
                <w:rFonts w:ascii="宋体" w:hAnsi="宋体"/>
                <w:kern w:val="0"/>
                <w:sz w:val="18"/>
                <w:szCs w:val="18"/>
              </w:rPr>
            </w:pPr>
            <w:r>
              <w:rPr>
                <w:rFonts w:ascii="宋体" w:hAnsi="宋体" w:hint="eastAsia"/>
                <w:kern w:val="0"/>
                <w:sz w:val="18"/>
                <w:szCs w:val="18"/>
              </w:rPr>
              <w:t>搅拌型式</w:t>
            </w:r>
          </w:p>
        </w:tc>
        <w:tc>
          <w:tcPr>
            <w:tcW w:w="992" w:type="dxa"/>
            <w:vAlign w:val="center"/>
          </w:tcPr>
          <w:p w14:paraId="465EEBCC" w14:textId="77777777" w:rsidR="006D72E3" w:rsidRDefault="003B2711">
            <w:pPr>
              <w:adjustRightInd w:val="0"/>
              <w:contextualSpacing/>
              <w:jc w:val="center"/>
              <w:rPr>
                <w:rFonts w:ascii="宋体" w:hAnsi="宋体"/>
                <w:kern w:val="0"/>
                <w:sz w:val="18"/>
                <w:szCs w:val="18"/>
              </w:rPr>
            </w:pPr>
            <w:r>
              <w:rPr>
                <w:rFonts w:ascii="宋体" w:hAnsi="宋体" w:hint="eastAsia"/>
                <w:kern w:val="0"/>
                <w:sz w:val="18"/>
                <w:szCs w:val="18"/>
              </w:rPr>
              <w:t>/</w:t>
            </w:r>
          </w:p>
        </w:tc>
        <w:tc>
          <w:tcPr>
            <w:tcW w:w="4786" w:type="dxa"/>
            <w:vAlign w:val="center"/>
          </w:tcPr>
          <w:p w14:paraId="4288BA17" w14:textId="77777777" w:rsidR="006D72E3" w:rsidRDefault="003B2711">
            <w:pPr>
              <w:adjustRightInd w:val="0"/>
              <w:contextualSpacing/>
              <w:jc w:val="center"/>
              <w:rPr>
                <w:rFonts w:ascii="宋体" w:hAnsi="宋体"/>
                <w:bCs/>
                <w:sz w:val="18"/>
                <w:szCs w:val="18"/>
              </w:rPr>
            </w:pPr>
            <w:r>
              <w:rPr>
                <w:rFonts w:ascii="宋体" w:hAnsi="宋体" w:hint="eastAsia"/>
                <w:bCs/>
                <w:sz w:val="18"/>
                <w:szCs w:val="18"/>
              </w:rPr>
              <w:t>□</w:t>
            </w:r>
            <w:r>
              <w:rPr>
                <w:rFonts w:ascii="宋体" w:hAnsi="宋体" w:hint="eastAsia"/>
                <w:kern w:val="0"/>
                <w:sz w:val="18"/>
                <w:szCs w:val="18"/>
              </w:rPr>
              <w:t xml:space="preserve">气流  </w:t>
            </w:r>
            <w:r>
              <w:rPr>
                <w:rFonts w:ascii="宋体" w:hAnsi="宋体" w:hint="eastAsia"/>
                <w:bCs/>
                <w:sz w:val="18"/>
                <w:szCs w:val="18"/>
              </w:rPr>
              <w:t>□</w:t>
            </w:r>
            <w:r>
              <w:rPr>
                <w:rFonts w:ascii="宋体" w:hAnsi="宋体" w:hint="eastAsia"/>
                <w:kern w:val="0"/>
                <w:sz w:val="18"/>
                <w:szCs w:val="18"/>
              </w:rPr>
              <w:t xml:space="preserve">机械  </w:t>
            </w:r>
            <w:r>
              <w:rPr>
                <w:rFonts w:ascii="宋体" w:hAnsi="宋体" w:hint="eastAsia"/>
                <w:bCs/>
                <w:sz w:val="18"/>
                <w:szCs w:val="18"/>
              </w:rPr>
              <w:t>□</w:t>
            </w:r>
            <w:r>
              <w:rPr>
                <w:rFonts w:ascii="宋体" w:hAnsi="宋体" w:hint="eastAsia"/>
                <w:kern w:val="0"/>
                <w:sz w:val="18"/>
                <w:szCs w:val="18"/>
              </w:rPr>
              <w:t xml:space="preserve">复合 </w:t>
            </w:r>
            <w:r>
              <w:rPr>
                <w:rFonts w:ascii="宋体" w:hAnsi="宋体"/>
                <w:kern w:val="0"/>
                <w:sz w:val="18"/>
                <w:szCs w:val="18"/>
              </w:rPr>
              <w:t xml:space="preserve"> </w:t>
            </w:r>
            <w:r>
              <w:rPr>
                <w:rFonts w:ascii="宋体" w:hAnsi="宋体" w:hint="eastAsia"/>
                <w:bCs/>
                <w:sz w:val="18"/>
                <w:szCs w:val="18"/>
              </w:rPr>
              <w:t>□</w:t>
            </w:r>
            <w:r>
              <w:rPr>
                <w:rFonts w:ascii="宋体" w:hAnsi="宋体" w:hint="eastAsia"/>
                <w:kern w:val="0"/>
                <w:sz w:val="18"/>
                <w:szCs w:val="18"/>
              </w:rPr>
              <w:t xml:space="preserve">射流 </w:t>
            </w:r>
            <w:r>
              <w:rPr>
                <w:rFonts w:ascii="宋体" w:hAnsi="宋体"/>
                <w:kern w:val="0"/>
                <w:sz w:val="18"/>
                <w:szCs w:val="18"/>
              </w:rPr>
              <w:t xml:space="preserve"> </w:t>
            </w:r>
            <w:r>
              <w:rPr>
                <w:rFonts w:ascii="宋体" w:hAnsi="宋体" w:hint="eastAsia"/>
                <w:bCs/>
                <w:sz w:val="18"/>
                <w:szCs w:val="18"/>
              </w:rPr>
              <w:t>□</w:t>
            </w:r>
            <w:r>
              <w:rPr>
                <w:rFonts w:ascii="宋体" w:hAnsi="宋体" w:hint="eastAsia"/>
                <w:kern w:val="0"/>
                <w:sz w:val="18"/>
                <w:szCs w:val="18"/>
              </w:rPr>
              <w:t>其他</w:t>
            </w:r>
          </w:p>
        </w:tc>
      </w:tr>
      <w:tr w:rsidR="00D51B13" w14:paraId="37166739" w14:textId="77777777">
        <w:trPr>
          <w:cantSplit/>
          <w:trHeight w:val="284"/>
        </w:trPr>
        <w:tc>
          <w:tcPr>
            <w:tcW w:w="675" w:type="dxa"/>
            <w:vAlign w:val="center"/>
          </w:tcPr>
          <w:p w14:paraId="4F7B3B44" w14:textId="6E95113D"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4</w:t>
            </w:r>
          </w:p>
        </w:tc>
        <w:tc>
          <w:tcPr>
            <w:tcW w:w="3118" w:type="dxa"/>
            <w:vAlign w:val="center"/>
          </w:tcPr>
          <w:p w14:paraId="459D8CB9" w14:textId="77777777" w:rsidR="00D51B13" w:rsidRDefault="00D51B13" w:rsidP="00D51B13">
            <w:pPr>
              <w:adjustRightInd w:val="0"/>
              <w:contextualSpacing/>
              <w:rPr>
                <w:rFonts w:ascii="宋体" w:hAnsi="宋体"/>
                <w:kern w:val="0"/>
                <w:sz w:val="18"/>
                <w:szCs w:val="18"/>
              </w:rPr>
            </w:pPr>
            <w:r>
              <w:rPr>
                <w:rFonts w:ascii="宋体" w:hAnsi="宋体" w:hint="eastAsia"/>
                <w:kern w:val="0"/>
                <w:sz w:val="18"/>
                <w:szCs w:val="18"/>
              </w:rPr>
              <w:t>加热型式</w:t>
            </w:r>
          </w:p>
        </w:tc>
        <w:tc>
          <w:tcPr>
            <w:tcW w:w="992" w:type="dxa"/>
            <w:vAlign w:val="center"/>
          </w:tcPr>
          <w:p w14:paraId="482C7A0F"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w:t>
            </w:r>
          </w:p>
        </w:tc>
        <w:tc>
          <w:tcPr>
            <w:tcW w:w="4786" w:type="dxa"/>
            <w:vAlign w:val="center"/>
          </w:tcPr>
          <w:p w14:paraId="6D537E05" w14:textId="77777777" w:rsidR="00D51B13" w:rsidRDefault="00D51B13" w:rsidP="00D51B13">
            <w:pPr>
              <w:adjustRightInd w:val="0"/>
              <w:contextualSpacing/>
              <w:jc w:val="center"/>
              <w:rPr>
                <w:rFonts w:ascii="宋体" w:hAnsi="宋体"/>
                <w:bCs/>
                <w:sz w:val="18"/>
                <w:szCs w:val="18"/>
              </w:rPr>
            </w:pPr>
            <w:r>
              <w:rPr>
                <w:rFonts w:ascii="宋体" w:hAnsi="宋体" w:hint="eastAsia"/>
                <w:bCs/>
                <w:sz w:val="18"/>
                <w:szCs w:val="18"/>
              </w:rPr>
              <w:t>□</w:t>
            </w:r>
            <w:r>
              <w:rPr>
                <w:rFonts w:ascii="宋体" w:hAnsi="宋体" w:hint="eastAsia"/>
                <w:kern w:val="0"/>
                <w:sz w:val="18"/>
                <w:szCs w:val="18"/>
              </w:rPr>
              <w:t xml:space="preserve">加热器  </w:t>
            </w:r>
            <w:r>
              <w:rPr>
                <w:rFonts w:ascii="宋体" w:hAnsi="宋体" w:hint="eastAsia"/>
                <w:bCs/>
                <w:sz w:val="18"/>
                <w:szCs w:val="18"/>
              </w:rPr>
              <w:t>□</w:t>
            </w:r>
            <w:r>
              <w:rPr>
                <w:rFonts w:ascii="宋体" w:hAnsi="宋体" w:hint="eastAsia"/>
                <w:kern w:val="0"/>
                <w:sz w:val="18"/>
                <w:szCs w:val="18"/>
              </w:rPr>
              <w:t xml:space="preserve">蒸汽喷射 </w:t>
            </w:r>
            <w:r>
              <w:rPr>
                <w:rFonts w:ascii="宋体" w:hAnsi="宋体"/>
                <w:kern w:val="0"/>
                <w:sz w:val="18"/>
                <w:szCs w:val="18"/>
              </w:rPr>
              <w:t xml:space="preserve"> </w:t>
            </w:r>
            <w:r>
              <w:rPr>
                <w:rFonts w:ascii="宋体" w:hAnsi="宋体" w:hint="eastAsia"/>
                <w:bCs/>
                <w:sz w:val="18"/>
                <w:szCs w:val="18"/>
              </w:rPr>
              <w:t>□</w:t>
            </w:r>
            <w:r>
              <w:rPr>
                <w:rFonts w:ascii="宋体" w:hAnsi="宋体" w:hint="eastAsia"/>
                <w:kern w:val="0"/>
                <w:sz w:val="18"/>
                <w:szCs w:val="18"/>
              </w:rPr>
              <w:t>其他</w:t>
            </w:r>
          </w:p>
        </w:tc>
      </w:tr>
      <w:tr w:rsidR="00D51B13" w14:paraId="64671CDE" w14:textId="77777777">
        <w:trPr>
          <w:cantSplit/>
          <w:trHeight w:val="284"/>
        </w:trPr>
        <w:tc>
          <w:tcPr>
            <w:tcW w:w="675" w:type="dxa"/>
            <w:vAlign w:val="center"/>
          </w:tcPr>
          <w:p w14:paraId="7182D4A3" w14:textId="67C33663"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5</w:t>
            </w:r>
          </w:p>
        </w:tc>
        <w:tc>
          <w:tcPr>
            <w:tcW w:w="3118" w:type="dxa"/>
            <w:vAlign w:val="center"/>
          </w:tcPr>
          <w:p w14:paraId="432476BD" w14:textId="77777777" w:rsidR="00D51B13" w:rsidRDefault="00D51B13" w:rsidP="00D51B13">
            <w:pPr>
              <w:adjustRightInd w:val="0"/>
              <w:contextualSpacing/>
              <w:rPr>
                <w:rFonts w:ascii="宋体" w:hAnsi="宋体"/>
                <w:kern w:val="0"/>
                <w:sz w:val="18"/>
                <w:szCs w:val="18"/>
              </w:rPr>
            </w:pPr>
            <w:r>
              <w:rPr>
                <w:rFonts w:ascii="宋体" w:hAnsi="宋体" w:hint="eastAsia"/>
                <w:kern w:val="0"/>
                <w:sz w:val="18"/>
                <w:szCs w:val="18"/>
              </w:rPr>
              <w:t>烫</w:t>
            </w:r>
            <w:proofErr w:type="gramStart"/>
            <w:r>
              <w:rPr>
                <w:rFonts w:ascii="宋体" w:hAnsi="宋体" w:hint="eastAsia"/>
                <w:kern w:val="0"/>
                <w:sz w:val="18"/>
                <w:szCs w:val="18"/>
              </w:rPr>
              <w:t>毛段有效烫</w:t>
            </w:r>
            <w:proofErr w:type="gramEnd"/>
            <w:r>
              <w:rPr>
                <w:rFonts w:ascii="宋体" w:hAnsi="宋体" w:hint="eastAsia"/>
                <w:kern w:val="0"/>
                <w:sz w:val="18"/>
                <w:szCs w:val="18"/>
              </w:rPr>
              <w:t>毛长度</w:t>
            </w:r>
          </w:p>
        </w:tc>
        <w:tc>
          <w:tcPr>
            <w:tcW w:w="992" w:type="dxa"/>
            <w:vAlign w:val="center"/>
          </w:tcPr>
          <w:p w14:paraId="68EBFE82"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mm</w:t>
            </w:r>
          </w:p>
        </w:tc>
        <w:tc>
          <w:tcPr>
            <w:tcW w:w="4786" w:type="dxa"/>
            <w:vAlign w:val="center"/>
          </w:tcPr>
          <w:p w14:paraId="408FB6DD" w14:textId="718703E6" w:rsidR="00D51B13" w:rsidRDefault="00D51B13" w:rsidP="00D51B13">
            <w:pPr>
              <w:adjustRightInd w:val="0"/>
              <w:contextualSpacing/>
              <w:jc w:val="center"/>
              <w:rPr>
                <w:rFonts w:ascii="宋体" w:hAnsi="宋体"/>
                <w:bCs/>
                <w:sz w:val="18"/>
                <w:szCs w:val="18"/>
              </w:rPr>
            </w:pPr>
          </w:p>
        </w:tc>
      </w:tr>
      <w:tr w:rsidR="00D51B13" w14:paraId="22BE7636" w14:textId="77777777">
        <w:trPr>
          <w:cantSplit/>
          <w:trHeight w:val="284"/>
        </w:trPr>
        <w:tc>
          <w:tcPr>
            <w:tcW w:w="675" w:type="dxa"/>
            <w:vAlign w:val="center"/>
          </w:tcPr>
          <w:p w14:paraId="62CB4FA8" w14:textId="470A5D1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6</w:t>
            </w:r>
          </w:p>
        </w:tc>
        <w:tc>
          <w:tcPr>
            <w:tcW w:w="3118" w:type="dxa"/>
            <w:vAlign w:val="center"/>
          </w:tcPr>
          <w:p w14:paraId="2CBBC629" w14:textId="77777777" w:rsidR="00D51B13" w:rsidRDefault="00D51B13" w:rsidP="00D51B13">
            <w:pPr>
              <w:adjustRightInd w:val="0"/>
              <w:contextualSpacing/>
              <w:rPr>
                <w:rFonts w:ascii="宋体" w:hAnsi="宋体"/>
                <w:kern w:val="0"/>
                <w:sz w:val="18"/>
                <w:szCs w:val="18"/>
              </w:rPr>
            </w:pPr>
            <w:r>
              <w:rPr>
                <w:rFonts w:ascii="宋体" w:hAnsi="宋体" w:hint="eastAsia"/>
                <w:kern w:val="0"/>
                <w:sz w:val="18"/>
                <w:szCs w:val="18"/>
              </w:rPr>
              <w:t>总有效烫毛长度</w:t>
            </w:r>
          </w:p>
        </w:tc>
        <w:tc>
          <w:tcPr>
            <w:tcW w:w="992" w:type="dxa"/>
            <w:vAlign w:val="center"/>
          </w:tcPr>
          <w:p w14:paraId="3AADDC7A"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mm</w:t>
            </w:r>
          </w:p>
        </w:tc>
        <w:tc>
          <w:tcPr>
            <w:tcW w:w="4786" w:type="dxa"/>
            <w:vAlign w:val="center"/>
          </w:tcPr>
          <w:p w14:paraId="3AEFF608" w14:textId="63AD7847" w:rsidR="00D51B13" w:rsidRDefault="00D51B13" w:rsidP="00D51B13">
            <w:pPr>
              <w:adjustRightInd w:val="0"/>
              <w:contextualSpacing/>
              <w:jc w:val="center"/>
              <w:rPr>
                <w:rFonts w:ascii="宋体" w:hAnsi="宋体"/>
                <w:bCs/>
                <w:sz w:val="18"/>
                <w:szCs w:val="18"/>
              </w:rPr>
            </w:pPr>
          </w:p>
        </w:tc>
      </w:tr>
      <w:tr w:rsidR="00D51B13" w14:paraId="0C88BC2B" w14:textId="77777777">
        <w:trPr>
          <w:cantSplit/>
          <w:trHeight w:val="284"/>
        </w:trPr>
        <w:tc>
          <w:tcPr>
            <w:tcW w:w="675" w:type="dxa"/>
            <w:vAlign w:val="center"/>
          </w:tcPr>
          <w:p w14:paraId="7FC9BF45" w14:textId="73A20F1F" w:rsidR="00D51B13" w:rsidRDefault="00D51B13" w:rsidP="00D51B13">
            <w:pPr>
              <w:adjustRightInd w:val="0"/>
              <w:contextualSpacing/>
              <w:jc w:val="center"/>
              <w:rPr>
                <w:rFonts w:ascii="宋体" w:hAnsi="宋体"/>
                <w:kern w:val="0"/>
                <w:sz w:val="18"/>
                <w:szCs w:val="18"/>
              </w:rPr>
            </w:pPr>
            <w:r>
              <w:rPr>
                <w:rFonts w:ascii="宋体" w:hAnsi="宋体"/>
                <w:kern w:val="0"/>
                <w:sz w:val="18"/>
                <w:szCs w:val="18"/>
              </w:rPr>
              <w:t>7</w:t>
            </w:r>
          </w:p>
        </w:tc>
        <w:tc>
          <w:tcPr>
            <w:tcW w:w="3118" w:type="dxa"/>
            <w:vAlign w:val="center"/>
          </w:tcPr>
          <w:p w14:paraId="79BBA91B" w14:textId="77777777" w:rsidR="00D51B13" w:rsidRDefault="00D51B13" w:rsidP="00D51B13">
            <w:pPr>
              <w:adjustRightInd w:val="0"/>
              <w:contextualSpacing/>
              <w:rPr>
                <w:rFonts w:ascii="宋体" w:hAnsi="宋体"/>
                <w:kern w:val="0"/>
                <w:sz w:val="18"/>
                <w:szCs w:val="18"/>
              </w:rPr>
            </w:pPr>
            <w:r>
              <w:rPr>
                <w:rFonts w:ascii="宋体" w:hAnsi="宋体" w:hint="eastAsia"/>
                <w:kern w:val="0"/>
                <w:sz w:val="18"/>
                <w:szCs w:val="18"/>
              </w:rPr>
              <w:t>搅拌电机数量</w:t>
            </w:r>
          </w:p>
        </w:tc>
        <w:tc>
          <w:tcPr>
            <w:tcW w:w="992" w:type="dxa"/>
            <w:vAlign w:val="center"/>
          </w:tcPr>
          <w:p w14:paraId="2F537881"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台</w:t>
            </w:r>
          </w:p>
        </w:tc>
        <w:tc>
          <w:tcPr>
            <w:tcW w:w="4786" w:type="dxa"/>
            <w:vAlign w:val="center"/>
          </w:tcPr>
          <w:p w14:paraId="3042C4E8" w14:textId="77777777" w:rsidR="00D51B13" w:rsidRDefault="00D51B13" w:rsidP="00D51B13">
            <w:pPr>
              <w:adjustRightInd w:val="0"/>
              <w:contextualSpacing/>
              <w:jc w:val="center"/>
              <w:rPr>
                <w:rFonts w:ascii="宋体" w:hAnsi="宋体"/>
                <w:kern w:val="0"/>
                <w:sz w:val="18"/>
                <w:szCs w:val="18"/>
              </w:rPr>
            </w:pPr>
          </w:p>
        </w:tc>
      </w:tr>
      <w:tr w:rsidR="00D51B13" w14:paraId="455CAC1E" w14:textId="77777777">
        <w:trPr>
          <w:cantSplit/>
          <w:trHeight w:val="284"/>
        </w:trPr>
        <w:tc>
          <w:tcPr>
            <w:tcW w:w="675" w:type="dxa"/>
            <w:vAlign w:val="center"/>
          </w:tcPr>
          <w:p w14:paraId="74A786D3" w14:textId="2B2B1B50"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8</w:t>
            </w:r>
          </w:p>
        </w:tc>
        <w:tc>
          <w:tcPr>
            <w:tcW w:w="3118" w:type="dxa"/>
            <w:vAlign w:val="center"/>
          </w:tcPr>
          <w:p w14:paraId="59EC3840" w14:textId="77777777" w:rsidR="00D51B13" w:rsidRDefault="00D51B13" w:rsidP="00D51B13">
            <w:pPr>
              <w:adjustRightInd w:val="0"/>
              <w:contextualSpacing/>
              <w:rPr>
                <w:rFonts w:ascii="宋体" w:hAnsi="宋体"/>
                <w:kern w:val="0"/>
                <w:sz w:val="18"/>
                <w:szCs w:val="18"/>
              </w:rPr>
            </w:pPr>
            <w:r>
              <w:rPr>
                <w:rFonts w:ascii="宋体" w:hAnsi="宋体" w:hint="eastAsia"/>
                <w:kern w:val="0"/>
                <w:sz w:val="18"/>
                <w:szCs w:val="18"/>
              </w:rPr>
              <w:t>搅拌电机额定功率</w:t>
            </w:r>
          </w:p>
        </w:tc>
        <w:tc>
          <w:tcPr>
            <w:tcW w:w="992" w:type="dxa"/>
            <w:vAlign w:val="center"/>
          </w:tcPr>
          <w:p w14:paraId="5636C2CB" w14:textId="77777777" w:rsidR="00D51B13" w:rsidRDefault="00D51B13" w:rsidP="00D51B13">
            <w:pPr>
              <w:adjustRightInd w:val="0"/>
              <w:contextualSpacing/>
              <w:jc w:val="center"/>
              <w:rPr>
                <w:rFonts w:ascii="宋体" w:hAnsi="宋体"/>
                <w:kern w:val="0"/>
                <w:sz w:val="18"/>
                <w:szCs w:val="18"/>
              </w:rPr>
            </w:pPr>
            <w:r>
              <w:rPr>
                <w:rFonts w:ascii="宋体" w:hAnsi="宋体"/>
                <w:kern w:val="0"/>
                <w:sz w:val="18"/>
                <w:szCs w:val="18"/>
              </w:rPr>
              <w:t>kW</w:t>
            </w:r>
          </w:p>
        </w:tc>
        <w:tc>
          <w:tcPr>
            <w:tcW w:w="4786" w:type="dxa"/>
            <w:vAlign w:val="center"/>
          </w:tcPr>
          <w:p w14:paraId="0DDBD3E5" w14:textId="77777777" w:rsidR="00D51B13" w:rsidRDefault="00D51B13" w:rsidP="00D51B13">
            <w:pPr>
              <w:adjustRightInd w:val="0"/>
              <w:contextualSpacing/>
              <w:jc w:val="center"/>
              <w:rPr>
                <w:rFonts w:ascii="宋体" w:hAnsi="宋体"/>
                <w:kern w:val="0"/>
                <w:sz w:val="18"/>
                <w:szCs w:val="18"/>
              </w:rPr>
            </w:pPr>
          </w:p>
        </w:tc>
      </w:tr>
      <w:tr w:rsidR="00D51B13" w14:paraId="6DD807C0" w14:textId="77777777">
        <w:trPr>
          <w:cantSplit/>
          <w:trHeight w:val="284"/>
        </w:trPr>
        <w:tc>
          <w:tcPr>
            <w:tcW w:w="675" w:type="dxa"/>
            <w:vAlign w:val="center"/>
          </w:tcPr>
          <w:p w14:paraId="0F43D005" w14:textId="2FC39A10" w:rsidR="00D51B13" w:rsidRDefault="00D51B13" w:rsidP="00D51B13">
            <w:pPr>
              <w:adjustRightInd w:val="0"/>
              <w:contextualSpacing/>
              <w:jc w:val="center"/>
              <w:rPr>
                <w:rFonts w:ascii="宋体" w:hAnsi="宋体"/>
                <w:kern w:val="0"/>
                <w:sz w:val="18"/>
                <w:szCs w:val="18"/>
              </w:rPr>
            </w:pPr>
            <w:r>
              <w:rPr>
                <w:rFonts w:ascii="宋体" w:hAnsi="宋体"/>
                <w:kern w:val="0"/>
                <w:sz w:val="18"/>
                <w:szCs w:val="18"/>
              </w:rPr>
              <w:t>9</w:t>
            </w:r>
          </w:p>
        </w:tc>
        <w:tc>
          <w:tcPr>
            <w:tcW w:w="3118" w:type="dxa"/>
            <w:vAlign w:val="center"/>
          </w:tcPr>
          <w:p w14:paraId="3790107B" w14:textId="77777777" w:rsidR="00D51B13" w:rsidRDefault="00D51B13" w:rsidP="00D51B13">
            <w:pPr>
              <w:adjustRightInd w:val="0"/>
              <w:contextualSpacing/>
              <w:rPr>
                <w:rFonts w:ascii="宋体" w:hAnsi="宋体"/>
                <w:kern w:val="0"/>
                <w:sz w:val="18"/>
                <w:szCs w:val="18"/>
              </w:rPr>
            </w:pPr>
            <w:r>
              <w:rPr>
                <w:rFonts w:ascii="宋体" w:hAnsi="宋体" w:hint="eastAsia"/>
                <w:kern w:val="0"/>
                <w:sz w:val="18"/>
                <w:szCs w:val="18"/>
              </w:rPr>
              <w:t>搅拌风机数量</w:t>
            </w:r>
          </w:p>
        </w:tc>
        <w:tc>
          <w:tcPr>
            <w:tcW w:w="992" w:type="dxa"/>
            <w:vAlign w:val="center"/>
          </w:tcPr>
          <w:p w14:paraId="2CD50F28"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台</w:t>
            </w:r>
          </w:p>
        </w:tc>
        <w:tc>
          <w:tcPr>
            <w:tcW w:w="4786" w:type="dxa"/>
            <w:vAlign w:val="center"/>
          </w:tcPr>
          <w:p w14:paraId="04B34E85" w14:textId="77777777" w:rsidR="00D51B13" w:rsidRDefault="00D51B13" w:rsidP="00D51B13">
            <w:pPr>
              <w:adjustRightInd w:val="0"/>
              <w:contextualSpacing/>
              <w:jc w:val="center"/>
              <w:rPr>
                <w:rFonts w:ascii="宋体" w:hAnsi="宋体"/>
                <w:kern w:val="0"/>
                <w:sz w:val="18"/>
                <w:szCs w:val="18"/>
              </w:rPr>
            </w:pPr>
          </w:p>
        </w:tc>
      </w:tr>
      <w:tr w:rsidR="00D51B13" w14:paraId="5FA16B36" w14:textId="77777777">
        <w:trPr>
          <w:cantSplit/>
          <w:trHeight w:val="284"/>
        </w:trPr>
        <w:tc>
          <w:tcPr>
            <w:tcW w:w="675" w:type="dxa"/>
            <w:vAlign w:val="center"/>
          </w:tcPr>
          <w:p w14:paraId="13AE3CE0" w14:textId="7DFA3505"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0</w:t>
            </w:r>
          </w:p>
        </w:tc>
        <w:tc>
          <w:tcPr>
            <w:tcW w:w="3118" w:type="dxa"/>
            <w:vAlign w:val="center"/>
          </w:tcPr>
          <w:p w14:paraId="1E62150D" w14:textId="32D70273" w:rsidR="00D51B13" w:rsidRDefault="00D51B13" w:rsidP="00D51B13">
            <w:pPr>
              <w:adjustRightInd w:val="0"/>
              <w:contextualSpacing/>
              <w:rPr>
                <w:rFonts w:ascii="宋体" w:hAnsi="宋体"/>
                <w:kern w:val="0"/>
                <w:sz w:val="18"/>
                <w:szCs w:val="18"/>
              </w:rPr>
            </w:pPr>
            <w:r>
              <w:rPr>
                <w:rFonts w:ascii="宋体" w:hAnsi="宋体" w:hint="eastAsia"/>
                <w:kern w:val="0"/>
                <w:sz w:val="18"/>
                <w:szCs w:val="18"/>
              </w:rPr>
              <w:t>搅拌风机额定功率</w:t>
            </w:r>
          </w:p>
        </w:tc>
        <w:tc>
          <w:tcPr>
            <w:tcW w:w="992" w:type="dxa"/>
            <w:vAlign w:val="center"/>
          </w:tcPr>
          <w:p w14:paraId="33CE45A0"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kW</w:t>
            </w:r>
          </w:p>
        </w:tc>
        <w:tc>
          <w:tcPr>
            <w:tcW w:w="4786" w:type="dxa"/>
            <w:vAlign w:val="center"/>
          </w:tcPr>
          <w:p w14:paraId="0B51E3EB" w14:textId="77777777" w:rsidR="00D51B13" w:rsidRDefault="00D51B13" w:rsidP="00D51B13">
            <w:pPr>
              <w:adjustRightInd w:val="0"/>
              <w:contextualSpacing/>
              <w:jc w:val="center"/>
              <w:rPr>
                <w:rFonts w:ascii="宋体" w:hAnsi="宋体"/>
                <w:kern w:val="0"/>
                <w:sz w:val="18"/>
                <w:szCs w:val="18"/>
              </w:rPr>
            </w:pPr>
          </w:p>
        </w:tc>
      </w:tr>
      <w:tr w:rsidR="00D51B13" w14:paraId="5E0B9234" w14:textId="77777777">
        <w:trPr>
          <w:cantSplit/>
          <w:trHeight w:val="284"/>
        </w:trPr>
        <w:tc>
          <w:tcPr>
            <w:tcW w:w="675" w:type="dxa"/>
            <w:vAlign w:val="center"/>
          </w:tcPr>
          <w:p w14:paraId="4E9AE356" w14:textId="02D0FF86" w:rsidR="00D51B13" w:rsidRDefault="00D51B13" w:rsidP="00D51B13">
            <w:pPr>
              <w:adjustRightInd w:val="0"/>
              <w:contextualSpacing/>
              <w:jc w:val="center"/>
              <w:rPr>
                <w:rFonts w:ascii="宋体" w:hAnsi="宋体"/>
                <w:kern w:val="0"/>
                <w:sz w:val="18"/>
                <w:szCs w:val="18"/>
              </w:rPr>
            </w:pPr>
            <w:r>
              <w:rPr>
                <w:rFonts w:ascii="宋体" w:hAnsi="宋体"/>
                <w:kern w:val="0"/>
                <w:sz w:val="18"/>
                <w:szCs w:val="18"/>
              </w:rPr>
              <w:t>11</w:t>
            </w:r>
          </w:p>
        </w:tc>
        <w:tc>
          <w:tcPr>
            <w:tcW w:w="3118" w:type="dxa"/>
            <w:vAlign w:val="center"/>
          </w:tcPr>
          <w:p w14:paraId="27104996" w14:textId="77777777" w:rsidR="00D51B13" w:rsidRDefault="00D51B13" w:rsidP="00D51B13">
            <w:pPr>
              <w:adjustRightInd w:val="0"/>
              <w:contextualSpacing/>
              <w:rPr>
                <w:rFonts w:ascii="宋体" w:hAnsi="宋体"/>
                <w:kern w:val="0"/>
                <w:sz w:val="18"/>
                <w:szCs w:val="18"/>
              </w:rPr>
            </w:pPr>
            <w:r>
              <w:rPr>
                <w:rFonts w:ascii="宋体" w:hAnsi="宋体" w:hint="eastAsia"/>
                <w:kern w:val="0"/>
                <w:sz w:val="18"/>
                <w:szCs w:val="18"/>
              </w:rPr>
              <w:t>射流</w:t>
            </w:r>
            <w:proofErr w:type="gramStart"/>
            <w:r>
              <w:rPr>
                <w:rFonts w:ascii="宋体" w:hAnsi="宋体" w:hint="eastAsia"/>
                <w:kern w:val="0"/>
                <w:sz w:val="18"/>
                <w:szCs w:val="18"/>
              </w:rPr>
              <w:t>泵数量</w:t>
            </w:r>
            <w:proofErr w:type="gramEnd"/>
          </w:p>
        </w:tc>
        <w:tc>
          <w:tcPr>
            <w:tcW w:w="992" w:type="dxa"/>
            <w:vAlign w:val="center"/>
          </w:tcPr>
          <w:p w14:paraId="36E3D62F" w14:textId="10EC2106" w:rsidR="00D51B13" w:rsidRDefault="00D51B13" w:rsidP="00D51B13">
            <w:pPr>
              <w:adjustRightInd w:val="0"/>
              <w:contextualSpacing/>
              <w:jc w:val="center"/>
              <w:rPr>
                <w:rFonts w:ascii="宋体" w:hAnsi="宋体"/>
                <w:kern w:val="0"/>
                <w:sz w:val="18"/>
                <w:szCs w:val="18"/>
              </w:rPr>
            </w:pPr>
            <w:proofErr w:type="gramStart"/>
            <w:r>
              <w:rPr>
                <w:rFonts w:ascii="宋体" w:hAnsi="宋体" w:hint="eastAsia"/>
                <w:kern w:val="0"/>
                <w:sz w:val="18"/>
                <w:szCs w:val="18"/>
              </w:rPr>
              <w:t>个</w:t>
            </w:r>
            <w:proofErr w:type="gramEnd"/>
          </w:p>
        </w:tc>
        <w:tc>
          <w:tcPr>
            <w:tcW w:w="4786" w:type="dxa"/>
            <w:vAlign w:val="center"/>
          </w:tcPr>
          <w:p w14:paraId="5D9CA8FB" w14:textId="77777777" w:rsidR="00D51B13" w:rsidRDefault="00D51B13" w:rsidP="00D51B13">
            <w:pPr>
              <w:adjustRightInd w:val="0"/>
              <w:contextualSpacing/>
              <w:jc w:val="center"/>
              <w:rPr>
                <w:rFonts w:ascii="宋体" w:hAnsi="宋体"/>
                <w:kern w:val="0"/>
                <w:sz w:val="18"/>
                <w:szCs w:val="18"/>
              </w:rPr>
            </w:pPr>
          </w:p>
        </w:tc>
      </w:tr>
      <w:tr w:rsidR="00D51B13" w14:paraId="0FE64781" w14:textId="77777777">
        <w:trPr>
          <w:cantSplit/>
          <w:trHeight w:val="284"/>
        </w:trPr>
        <w:tc>
          <w:tcPr>
            <w:tcW w:w="675" w:type="dxa"/>
            <w:vAlign w:val="center"/>
          </w:tcPr>
          <w:p w14:paraId="7CF4B9BE" w14:textId="26E7712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2</w:t>
            </w:r>
          </w:p>
        </w:tc>
        <w:tc>
          <w:tcPr>
            <w:tcW w:w="3118" w:type="dxa"/>
            <w:vAlign w:val="center"/>
          </w:tcPr>
          <w:p w14:paraId="53869A98" w14:textId="7D85D695" w:rsidR="00D51B13" w:rsidRDefault="00D51B13" w:rsidP="00D51B13">
            <w:pPr>
              <w:adjustRightInd w:val="0"/>
              <w:contextualSpacing/>
              <w:rPr>
                <w:rFonts w:ascii="宋体" w:hAnsi="宋体"/>
                <w:kern w:val="0"/>
                <w:sz w:val="18"/>
                <w:szCs w:val="18"/>
              </w:rPr>
            </w:pPr>
            <w:r>
              <w:rPr>
                <w:rFonts w:ascii="宋体" w:hAnsi="宋体" w:hint="eastAsia"/>
                <w:kern w:val="0"/>
                <w:sz w:val="18"/>
                <w:szCs w:val="18"/>
              </w:rPr>
              <w:t>射流泵额定功率</w:t>
            </w:r>
          </w:p>
        </w:tc>
        <w:tc>
          <w:tcPr>
            <w:tcW w:w="992" w:type="dxa"/>
            <w:vAlign w:val="center"/>
          </w:tcPr>
          <w:p w14:paraId="6DE59AB3" w14:textId="4DBBA5DE"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kW</w:t>
            </w:r>
          </w:p>
        </w:tc>
        <w:tc>
          <w:tcPr>
            <w:tcW w:w="4786" w:type="dxa"/>
            <w:vAlign w:val="center"/>
          </w:tcPr>
          <w:p w14:paraId="1C6CAAEF" w14:textId="77777777" w:rsidR="00D51B13" w:rsidRDefault="00D51B13" w:rsidP="00D51B13">
            <w:pPr>
              <w:adjustRightInd w:val="0"/>
              <w:contextualSpacing/>
              <w:jc w:val="center"/>
              <w:rPr>
                <w:rFonts w:ascii="宋体" w:hAnsi="宋体"/>
                <w:kern w:val="0"/>
                <w:sz w:val="18"/>
                <w:szCs w:val="18"/>
              </w:rPr>
            </w:pPr>
          </w:p>
        </w:tc>
      </w:tr>
      <w:tr w:rsidR="00D51B13" w14:paraId="0CE5C4CC" w14:textId="77777777">
        <w:trPr>
          <w:cantSplit/>
          <w:trHeight w:val="284"/>
        </w:trPr>
        <w:tc>
          <w:tcPr>
            <w:tcW w:w="675" w:type="dxa"/>
            <w:vAlign w:val="center"/>
          </w:tcPr>
          <w:p w14:paraId="1051C794" w14:textId="17ECA4DD"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3</w:t>
            </w:r>
          </w:p>
        </w:tc>
        <w:tc>
          <w:tcPr>
            <w:tcW w:w="3118" w:type="dxa"/>
            <w:vAlign w:val="center"/>
          </w:tcPr>
          <w:p w14:paraId="2C623695" w14:textId="77777777" w:rsidR="00D51B13" w:rsidRDefault="00D51B13" w:rsidP="00D51B13">
            <w:pPr>
              <w:adjustRightInd w:val="0"/>
              <w:contextualSpacing/>
              <w:rPr>
                <w:rFonts w:ascii="宋体" w:hAnsi="宋体"/>
                <w:kern w:val="0"/>
                <w:sz w:val="18"/>
                <w:szCs w:val="18"/>
              </w:rPr>
            </w:pPr>
            <w:r>
              <w:rPr>
                <w:rFonts w:ascii="宋体" w:hAnsi="宋体" w:hint="eastAsia"/>
                <w:kern w:val="0"/>
                <w:sz w:val="18"/>
                <w:szCs w:val="18"/>
              </w:rPr>
              <w:t>烫毛通道型式</w:t>
            </w:r>
          </w:p>
        </w:tc>
        <w:tc>
          <w:tcPr>
            <w:tcW w:w="992" w:type="dxa"/>
            <w:vAlign w:val="center"/>
          </w:tcPr>
          <w:p w14:paraId="4ED4C659"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w:t>
            </w:r>
          </w:p>
        </w:tc>
        <w:tc>
          <w:tcPr>
            <w:tcW w:w="4786" w:type="dxa"/>
            <w:vAlign w:val="center"/>
          </w:tcPr>
          <w:p w14:paraId="53CA2477" w14:textId="77777777" w:rsidR="00D51B13" w:rsidRDefault="00D51B13" w:rsidP="00D51B13">
            <w:pPr>
              <w:adjustRightInd w:val="0"/>
              <w:contextualSpacing/>
              <w:jc w:val="center"/>
              <w:rPr>
                <w:rFonts w:ascii="宋体" w:hAnsi="宋体"/>
                <w:kern w:val="0"/>
                <w:sz w:val="18"/>
                <w:szCs w:val="18"/>
              </w:rPr>
            </w:pPr>
            <w:r>
              <w:rPr>
                <w:rFonts w:ascii="宋体" w:hAnsi="宋体" w:hint="eastAsia"/>
                <w:bCs/>
                <w:sz w:val="18"/>
                <w:szCs w:val="18"/>
              </w:rPr>
              <w:t>□</w:t>
            </w:r>
            <w:r>
              <w:rPr>
                <w:rFonts w:ascii="宋体" w:hAnsi="宋体"/>
                <w:kern w:val="0"/>
                <w:sz w:val="18"/>
                <w:szCs w:val="18"/>
              </w:rPr>
              <w:t>U</w:t>
            </w:r>
            <w:r>
              <w:rPr>
                <w:rFonts w:ascii="宋体" w:hAnsi="宋体" w:hint="eastAsia"/>
                <w:kern w:val="0"/>
                <w:sz w:val="18"/>
                <w:szCs w:val="18"/>
              </w:rPr>
              <w:t xml:space="preserve">形  </w:t>
            </w:r>
            <w:r>
              <w:rPr>
                <w:rFonts w:ascii="宋体" w:hAnsi="宋体" w:hint="eastAsia"/>
                <w:bCs/>
                <w:sz w:val="18"/>
                <w:szCs w:val="18"/>
              </w:rPr>
              <w:t>□</w:t>
            </w:r>
            <w:r>
              <w:rPr>
                <w:rFonts w:ascii="宋体" w:hAnsi="宋体"/>
                <w:kern w:val="0"/>
                <w:sz w:val="18"/>
                <w:szCs w:val="18"/>
              </w:rPr>
              <w:t>N</w:t>
            </w:r>
            <w:r>
              <w:rPr>
                <w:rFonts w:ascii="宋体" w:hAnsi="宋体" w:hint="eastAsia"/>
                <w:kern w:val="0"/>
                <w:sz w:val="18"/>
                <w:szCs w:val="18"/>
              </w:rPr>
              <w:t xml:space="preserve">形 </w:t>
            </w:r>
            <w:r>
              <w:rPr>
                <w:rFonts w:ascii="宋体" w:hAnsi="宋体"/>
                <w:kern w:val="0"/>
                <w:sz w:val="18"/>
                <w:szCs w:val="18"/>
              </w:rPr>
              <w:t xml:space="preserve"> </w:t>
            </w:r>
            <w:r>
              <w:rPr>
                <w:rFonts w:ascii="宋体" w:hAnsi="宋体" w:hint="eastAsia"/>
                <w:bCs/>
                <w:sz w:val="18"/>
                <w:szCs w:val="18"/>
              </w:rPr>
              <w:t>□</w:t>
            </w:r>
            <w:r>
              <w:rPr>
                <w:rFonts w:ascii="宋体" w:hAnsi="宋体" w:hint="eastAsia"/>
                <w:kern w:val="0"/>
                <w:sz w:val="18"/>
                <w:szCs w:val="18"/>
              </w:rPr>
              <w:t xml:space="preserve">M形 </w:t>
            </w:r>
            <w:r>
              <w:rPr>
                <w:rFonts w:ascii="宋体" w:hAnsi="宋体" w:hint="eastAsia"/>
                <w:bCs/>
                <w:sz w:val="18"/>
                <w:szCs w:val="18"/>
              </w:rPr>
              <w:t>□</w:t>
            </w:r>
            <w:r>
              <w:rPr>
                <w:rFonts w:ascii="宋体" w:hAnsi="宋体" w:hint="eastAsia"/>
                <w:kern w:val="0"/>
                <w:sz w:val="18"/>
                <w:szCs w:val="18"/>
              </w:rPr>
              <w:t>其他</w:t>
            </w:r>
          </w:p>
        </w:tc>
      </w:tr>
      <w:tr w:rsidR="00D51B13" w14:paraId="32BEC785" w14:textId="77777777">
        <w:trPr>
          <w:cantSplit/>
          <w:trHeight w:val="284"/>
        </w:trPr>
        <w:tc>
          <w:tcPr>
            <w:tcW w:w="675" w:type="dxa"/>
            <w:vAlign w:val="center"/>
          </w:tcPr>
          <w:p w14:paraId="65BB783C" w14:textId="6C7D6589" w:rsidR="00D51B13" w:rsidRDefault="00D51B13" w:rsidP="00D51B13">
            <w:pPr>
              <w:adjustRightInd w:val="0"/>
              <w:contextualSpacing/>
              <w:jc w:val="center"/>
              <w:rPr>
                <w:rFonts w:ascii="宋体" w:hAnsi="宋体"/>
                <w:kern w:val="0"/>
                <w:sz w:val="18"/>
                <w:szCs w:val="18"/>
              </w:rPr>
            </w:pPr>
            <w:r>
              <w:rPr>
                <w:rFonts w:ascii="宋体" w:hAnsi="宋体"/>
                <w:kern w:val="0"/>
                <w:sz w:val="18"/>
                <w:szCs w:val="18"/>
              </w:rPr>
              <w:t>14</w:t>
            </w:r>
          </w:p>
        </w:tc>
        <w:tc>
          <w:tcPr>
            <w:tcW w:w="3118" w:type="dxa"/>
            <w:vAlign w:val="center"/>
          </w:tcPr>
          <w:p w14:paraId="6400837D" w14:textId="77777777" w:rsidR="00D51B13" w:rsidRDefault="00D51B13" w:rsidP="00D51B13">
            <w:pPr>
              <w:adjustRightInd w:val="0"/>
              <w:contextualSpacing/>
              <w:rPr>
                <w:rFonts w:ascii="宋体" w:hAnsi="宋体"/>
                <w:kern w:val="0"/>
                <w:sz w:val="18"/>
                <w:szCs w:val="18"/>
              </w:rPr>
            </w:pPr>
            <w:r>
              <w:rPr>
                <w:rFonts w:ascii="宋体" w:hAnsi="宋体" w:hint="eastAsia"/>
                <w:kern w:val="0"/>
                <w:sz w:val="18"/>
                <w:szCs w:val="18"/>
              </w:rPr>
              <w:t>烫毛通道宽度</w:t>
            </w:r>
          </w:p>
        </w:tc>
        <w:tc>
          <w:tcPr>
            <w:tcW w:w="992" w:type="dxa"/>
            <w:vAlign w:val="center"/>
          </w:tcPr>
          <w:p w14:paraId="02C14F9F" w14:textId="7777777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mm</w:t>
            </w:r>
          </w:p>
        </w:tc>
        <w:tc>
          <w:tcPr>
            <w:tcW w:w="4786" w:type="dxa"/>
            <w:vAlign w:val="center"/>
          </w:tcPr>
          <w:p w14:paraId="4D1827E1" w14:textId="77777777" w:rsidR="00D51B13" w:rsidRDefault="00D51B13" w:rsidP="00D51B13">
            <w:pPr>
              <w:adjustRightInd w:val="0"/>
              <w:contextualSpacing/>
              <w:jc w:val="center"/>
              <w:rPr>
                <w:rFonts w:ascii="宋体" w:hAnsi="宋体"/>
                <w:kern w:val="0"/>
                <w:sz w:val="18"/>
                <w:szCs w:val="18"/>
              </w:rPr>
            </w:pPr>
          </w:p>
        </w:tc>
      </w:tr>
      <w:tr w:rsidR="00D51B13" w14:paraId="683C8883" w14:textId="77777777">
        <w:trPr>
          <w:cantSplit/>
          <w:trHeight w:val="284"/>
        </w:trPr>
        <w:tc>
          <w:tcPr>
            <w:tcW w:w="675" w:type="dxa"/>
            <w:vAlign w:val="center"/>
          </w:tcPr>
          <w:p w14:paraId="5BF90F8F" w14:textId="21AD1BE7"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5</w:t>
            </w:r>
          </w:p>
        </w:tc>
        <w:tc>
          <w:tcPr>
            <w:tcW w:w="3118" w:type="dxa"/>
            <w:vAlign w:val="center"/>
          </w:tcPr>
          <w:p w14:paraId="7CD6BD68" w14:textId="77777777" w:rsidR="00D51B13" w:rsidRDefault="00D51B13" w:rsidP="00D51B13">
            <w:pPr>
              <w:adjustRightInd w:val="0"/>
              <w:contextualSpacing/>
              <w:rPr>
                <w:rFonts w:ascii="宋体" w:hAnsi="宋体"/>
                <w:kern w:val="0"/>
                <w:sz w:val="18"/>
                <w:szCs w:val="18"/>
              </w:rPr>
            </w:pPr>
            <w:proofErr w:type="gramStart"/>
            <w:r>
              <w:rPr>
                <w:rFonts w:ascii="宋体" w:hAnsi="宋体" w:hint="eastAsia"/>
                <w:kern w:val="0"/>
                <w:sz w:val="18"/>
                <w:szCs w:val="18"/>
              </w:rPr>
              <w:t>气杯总数</w:t>
            </w:r>
            <w:proofErr w:type="gramEnd"/>
            <w:r>
              <w:rPr>
                <w:rFonts w:ascii="宋体" w:hAnsi="宋体" w:hint="eastAsia"/>
                <w:kern w:val="0"/>
                <w:sz w:val="18"/>
                <w:szCs w:val="18"/>
              </w:rPr>
              <w:t>量</w:t>
            </w:r>
          </w:p>
        </w:tc>
        <w:tc>
          <w:tcPr>
            <w:tcW w:w="992" w:type="dxa"/>
            <w:vAlign w:val="center"/>
          </w:tcPr>
          <w:p w14:paraId="552D4487" w14:textId="77777777" w:rsidR="00D51B13" w:rsidRDefault="00D51B13" w:rsidP="00D51B13">
            <w:pPr>
              <w:adjustRightInd w:val="0"/>
              <w:contextualSpacing/>
              <w:jc w:val="center"/>
              <w:rPr>
                <w:rFonts w:ascii="宋体" w:hAnsi="宋体"/>
                <w:kern w:val="0"/>
                <w:sz w:val="18"/>
                <w:szCs w:val="18"/>
              </w:rPr>
            </w:pPr>
            <w:proofErr w:type="gramStart"/>
            <w:r>
              <w:rPr>
                <w:rFonts w:ascii="宋体" w:hAnsi="宋体" w:hint="eastAsia"/>
                <w:kern w:val="0"/>
                <w:sz w:val="18"/>
                <w:szCs w:val="18"/>
              </w:rPr>
              <w:t>个</w:t>
            </w:r>
            <w:proofErr w:type="gramEnd"/>
          </w:p>
        </w:tc>
        <w:tc>
          <w:tcPr>
            <w:tcW w:w="4786" w:type="dxa"/>
            <w:vAlign w:val="center"/>
          </w:tcPr>
          <w:p w14:paraId="44AAD1B9" w14:textId="77777777" w:rsidR="00D51B13" w:rsidRDefault="00D51B13" w:rsidP="00D51B13">
            <w:pPr>
              <w:adjustRightInd w:val="0"/>
              <w:contextualSpacing/>
              <w:jc w:val="center"/>
              <w:rPr>
                <w:rFonts w:ascii="宋体" w:hAnsi="宋体"/>
                <w:kern w:val="0"/>
                <w:sz w:val="18"/>
                <w:szCs w:val="18"/>
              </w:rPr>
            </w:pPr>
          </w:p>
        </w:tc>
      </w:tr>
      <w:tr w:rsidR="00D51B13" w14:paraId="313FAC53" w14:textId="77777777">
        <w:trPr>
          <w:cantSplit/>
          <w:trHeight w:val="284"/>
        </w:trPr>
        <w:tc>
          <w:tcPr>
            <w:tcW w:w="675" w:type="dxa"/>
            <w:vAlign w:val="center"/>
          </w:tcPr>
          <w:p w14:paraId="754DEF6A" w14:textId="09142C63" w:rsidR="00D51B13" w:rsidRDefault="00D51B13" w:rsidP="00D51B13">
            <w:pPr>
              <w:adjustRightInd w:val="0"/>
              <w:contextualSpacing/>
              <w:jc w:val="center"/>
              <w:rPr>
                <w:rFonts w:ascii="宋体" w:hAnsi="宋体"/>
                <w:kern w:val="0"/>
                <w:sz w:val="18"/>
                <w:szCs w:val="18"/>
              </w:rPr>
            </w:pPr>
            <w:r>
              <w:rPr>
                <w:rFonts w:ascii="宋体" w:hAnsi="宋体"/>
                <w:kern w:val="0"/>
                <w:sz w:val="18"/>
                <w:szCs w:val="18"/>
              </w:rPr>
              <w:t>16</w:t>
            </w:r>
          </w:p>
        </w:tc>
        <w:tc>
          <w:tcPr>
            <w:tcW w:w="3118" w:type="dxa"/>
            <w:vAlign w:val="center"/>
          </w:tcPr>
          <w:p w14:paraId="49E6AFF1" w14:textId="77777777" w:rsidR="00D51B13" w:rsidRDefault="00D51B13" w:rsidP="00D51B13">
            <w:pPr>
              <w:adjustRightInd w:val="0"/>
              <w:contextualSpacing/>
              <w:rPr>
                <w:rFonts w:ascii="宋体" w:hAnsi="宋体"/>
                <w:kern w:val="0"/>
                <w:sz w:val="18"/>
                <w:szCs w:val="18"/>
              </w:rPr>
            </w:pPr>
            <w:r>
              <w:rPr>
                <w:rFonts w:ascii="宋体" w:hAnsi="宋体" w:hint="eastAsia"/>
                <w:kern w:val="0"/>
                <w:sz w:val="18"/>
                <w:szCs w:val="18"/>
              </w:rPr>
              <w:t>射流器数量</w:t>
            </w:r>
          </w:p>
        </w:tc>
        <w:tc>
          <w:tcPr>
            <w:tcW w:w="992" w:type="dxa"/>
            <w:vAlign w:val="center"/>
          </w:tcPr>
          <w:p w14:paraId="31F882E6" w14:textId="77777777" w:rsidR="00D51B13" w:rsidRDefault="00D51B13" w:rsidP="00D51B13">
            <w:pPr>
              <w:adjustRightInd w:val="0"/>
              <w:contextualSpacing/>
              <w:jc w:val="center"/>
              <w:rPr>
                <w:rFonts w:ascii="宋体" w:hAnsi="宋体"/>
                <w:kern w:val="0"/>
                <w:sz w:val="18"/>
                <w:szCs w:val="18"/>
              </w:rPr>
            </w:pPr>
            <w:proofErr w:type="gramStart"/>
            <w:r>
              <w:rPr>
                <w:rFonts w:ascii="宋体" w:hAnsi="宋体" w:hint="eastAsia"/>
                <w:kern w:val="0"/>
                <w:sz w:val="18"/>
                <w:szCs w:val="18"/>
              </w:rPr>
              <w:t>个</w:t>
            </w:r>
            <w:proofErr w:type="gramEnd"/>
          </w:p>
        </w:tc>
        <w:tc>
          <w:tcPr>
            <w:tcW w:w="4786" w:type="dxa"/>
            <w:vAlign w:val="center"/>
          </w:tcPr>
          <w:p w14:paraId="25C27CEF" w14:textId="77777777" w:rsidR="00D51B13" w:rsidRDefault="00D51B13" w:rsidP="00D51B13">
            <w:pPr>
              <w:adjustRightInd w:val="0"/>
              <w:contextualSpacing/>
              <w:jc w:val="center"/>
              <w:rPr>
                <w:rFonts w:ascii="宋体" w:hAnsi="宋体"/>
                <w:kern w:val="0"/>
                <w:sz w:val="18"/>
                <w:szCs w:val="18"/>
              </w:rPr>
            </w:pPr>
          </w:p>
        </w:tc>
      </w:tr>
      <w:tr w:rsidR="00D51B13" w14:paraId="782F4130" w14:textId="77777777">
        <w:trPr>
          <w:cantSplit/>
          <w:trHeight w:val="284"/>
        </w:trPr>
        <w:tc>
          <w:tcPr>
            <w:tcW w:w="675" w:type="dxa"/>
            <w:vAlign w:val="center"/>
          </w:tcPr>
          <w:p w14:paraId="72C2BB46" w14:textId="65F77FAB" w:rsidR="00D51B13" w:rsidRDefault="00D51B13" w:rsidP="00D51B13">
            <w:pPr>
              <w:adjustRightInd w:val="0"/>
              <w:contextualSpacing/>
              <w:jc w:val="center"/>
              <w:rPr>
                <w:rFonts w:ascii="宋体" w:hAnsi="宋体"/>
                <w:kern w:val="0"/>
                <w:sz w:val="18"/>
                <w:szCs w:val="18"/>
              </w:rPr>
            </w:pPr>
            <w:r>
              <w:rPr>
                <w:rFonts w:ascii="宋体" w:hAnsi="宋体"/>
                <w:kern w:val="0"/>
                <w:sz w:val="18"/>
                <w:szCs w:val="18"/>
              </w:rPr>
              <w:t>17</w:t>
            </w:r>
          </w:p>
        </w:tc>
        <w:tc>
          <w:tcPr>
            <w:tcW w:w="3118" w:type="dxa"/>
            <w:vAlign w:val="center"/>
          </w:tcPr>
          <w:p w14:paraId="33976571" w14:textId="77777777" w:rsidR="00D51B13" w:rsidRDefault="00D51B13" w:rsidP="00D51B13">
            <w:pPr>
              <w:adjustRightInd w:val="0"/>
              <w:contextualSpacing/>
              <w:rPr>
                <w:rFonts w:ascii="宋体" w:hAnsi="宋体"/>
                <w:kern w:val="0"/>
                <w:sz w:val="18"/>
                <w:szCs w:val="18"/>
              </w:rPr>
            </w:pPr>
            <w:r>
              <w:rPr>
                <w:rFonts w:ascii="宋体" w:hAnsi="宋体" w:hint="eastAsia"/>
                <w:kern w:val="0"/>
                <w:sz w:val="18"/>
                <w:szCs w:val="18"/>
              </w:rPr>
              <w:t>搅拌</w:t>
            </w:r>
            <w:proofErr w:type="gramStart"/>
            <w:r>
              <w:rPr>
                <w:rFonts w:ascii="宋体" w:hAnsi="宋体" w:hint="eastAsia"/>
                <w:kern w:val="0"/>
                <w:sz w:val="18"/>
                <w:szCs w:val="18"/>
              </w:rPr>
              <w:t>风管排数</w:t>
            </w:r>
            <w:proofErr w:type="gramEnd"/>
          </w:p>
        </w:tc>
        <w:tc>
          <w:tcPr>
            <w:tcW w:w="992" w:type="dxa"/>
            <w:vAlign w:val="center"/>
          </w:tcPr>
          <w:p w14:paraId="521B6103" w14:textId="1286060C"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排</w:t>
            </w:r>
          </w:p>
        </w:tc>
        <w:tc>
          <w:tcPr>
            <w:tcW w:w="4786" w:type="dxa"/>
            <w:vAlign w:val="center"/>
          </w:tcPr>
          <w:p w14:paraId="7F659C6F" w14:textId="77777777" w:rsidR="00D51B13" w:rsidRDefault="00D51B13" w:rsidP="00D51B13">
            <w:pPr>
              <w:adjustRightInd w:val="0"/>
              <w:contextualSpacing/>
              <w:jc w:val="center"/>
              <w:rPr>
                <w:rFonts w:ascii="宋体" w:hAnsi="宋体"/>
                <w:kern w:val="0"/>
                <w:sz w:val="18"/>
                <w:szCs w:val="18"/>
              </w:rPr>
            </w:pPr>
          </w:p>
        </w:tc>
      </w:tr>
      <w:tr w:rsidR="00D51B13" w14:paraId="38676E36" w14:textId="77777777">
        <w:trPr>
          <w:cantSplit/>
          <w:trHeight w:val="284"/>
        </w:trPr>
        <w:tc>
          <w:tcPr>
            <w:tcW w:w="675" w:type="dxa"/>
            <w:vAlign w:val="center"/>
          </w:tcPr>
          <w:p w14:paraId="47E4B9CF" w14:textId="62E9BBAE"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8</w:t>
            </w:r>
          </w:p>
        </w:tc>
        <w:tc>
          <w:tcPr>
            <w:tcW w:w="3118" w:type="dxa"/>
            <w:vAlign w:val="center"/>
          </w:tcPr>
          <w:p w14:paraId="2CB91F47" w14:textId="77777777" w:rsidR="00D51B13" w:rsidRDefault="00D51B13" w:rsidP="00D51B13">
            <w:pPr>
              <w:adjustRightInd w:val="0"/>
              <w:contextualSpacing/>
              <w:rPr>
                <w:rFonts w:ascii="宋体" w:hAnsi="宋体"/>
                <w:kern w:val="0"/>
                <w:sz w:val="18"/>
                <w:szCs w:val="18"/>
              </w:rPr>
            </w:pPr>
            <w:r>
              <w:rPr>
                <w:rFonts w:ascii="宋体" w:hAnsi="宋体" w:hint="eastAsia"/>
                <w:kern w:val="0"/>
                <w:sz w:val="18"/>
                <w:szCs w:val="18"/>
              </w:rPr>
              <w:t>蒸汽加热器数量</w:t>
            </w:r>
          </w:p>
        </w:tc>
        <w:tc>
          <w:tcPr>
            <w:tcW w:w="992" w:type="dxa"/>
            <w:vAlign w:val="center"/>
          </w:tcPr>
          <w:p w14:paraId="54F1C1E8" w14:textId="77777777" w:rsidR="00D51B13" w:rsidRDefault="00D51B13" w:rsidP="00D51B13">
            <w:pPr>
              <w:adjustRightInd w:val="0"/>
              <w:contextualSpacing/>
              <w:jc w:val="center"/>
              <w:rPr>
                <w:rFonts w:ascii="宋体" w:hAnsi="宋体"/>
                <w:kern w:val="0"/>
                <w:sz w:val="18"/>
                <w:szCs w:val="18"/>
              </w:rPr>
            </w:pPr>
            <w:proofErr w:type="gramStart"/>
            <w:r>
              <w:rPr>
                <w:rFonts w:ascii="宋体" w:hAnsi="宋体" w:hint="eastAsia"/>
                <w:kern w:val="0"/>
                <w:sz w:val="18"/>
                <w:szCs w:val="18"/>
              </w:rPr>
              <w:t>个</w:t>
            </w:r>
            <w:proofErr w:type="gramEnd"/>
          </w:p>
        </w:tc>
        <w:tc>
          <w:tcPr>
            <w:tcW w:w="4786" w:type="dxa"/>
            <w:vAlign w:val="center"/>
          </w:tcPr>
          <w:p w14:paraId="59A8B653" w14:textId="77777777" w:rsidR="00D51B13" w:rsidRDefault="00D51B13" w:rsidP="00D51B13">
            <w:pPr>
              <w:adjustRightInd w:val="0"/>
              <w:contextualSpacing/>
              <w:jc w:val="center"/>
              <w:rPr>
                <w:rFonts w:ascii="宋体" w:hAnsi="宋体"/>
                <w:kern w:val="0"/>
                <w:sz w:val="18"/>
                <w:szCs w:val="18"/>
              </w:rPr>
            </w:pPr>
          </w:p>
        </w:tc>
      </w:tr>
      <w:tr w:rsidR="00D51B13" w14:paraId="2B417464" w14:textId="77777777">
        <w:trPr>
          <w:cantSplit/>
          <w:trHeight w:val="284"/>
        </w:trPr>
        <w:tc>
          <w:tcPr>
            <w:tcW w:w="675" w:type="dxa"/>
            <w:vAlign w:val="center"/>
          </w:tcPr>
          <w:p w14:paraId="72FBE235" w14:textId="3BD1E604"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9</w:t>
            </w:r>
          </w:p>
        </w:tc>
        <w:tc>
          <w:tcPr>
            <w:tcW w:w="3118" w:type="dxa"/>
            <w:vAlign w:val="center"/>
          </w:tcPr>
          <w:p w14:paraId="44220E3B" w14:textId="77777777" w:rsidR="00D51B13" w:rsidRDefault="00D51B13" w:rsidP="00D51B13">
            <w:pPr>
              <w:adjustRightInd w:val="0"/>
              <w:contextualSpacing/>
              <w:rPr>
                <w:rFonts w:ascii="宋体" w:hAnsi="宋体"/>
                <w:kern w:val="0"/>
                <w:sz w:val="18"/>
                <w:szCs w:val="18"/>
              </w:rPr>
            </w:pPr>
            <w:r>
              <w:rPr>
                <w:rFonts w:ascii="宋体" w:hAnsi="宋体" w:hint="eastAsia"/>
                <w:kern w:val="0"/>
                <w:sz w:val="18"/>
                <w:szCs w:val="18"/>
              </w:rPr>
              <w:t>蒸汽喷射器数量</w:t>
            </w:r>
          </w:p>
        </w:tc>
        <w:tc>
          <w:tcPr>
            <w:tcW w:w="992" w:type="dxa"/>
            <w:vAlign w:val="center"/>
          </w:tcPr>
          <w:p w14:paraId="6988B463" w14:textId="77777777" w:rsidR="00D51B13" w:rsidRDefault="00D51B13" w:rsidP="00D51B13">
            <w:pPr>
              <w:adjustRightInd w:val="0"/>
              <w:contextualSpacing/>
              <w:jc w:val="center"/>
              <w:rPr>
                <w:rFonts w:ascii="宋体" w:hAnsi="宋体"/>
                <w:kern w:val="0"/>
                <w:sz w:val="18"/>
                <w:szCs w:val="18"/>
              </w:rPr>
            </w:pPr>
            <w:proofErr w:type="gramStart"/>
            <w:r>
              <w:rPr>
                <w:rFonts w:ascii="宋体" w:hAnsi="宋体" w:hint="eastAsia"/>
                <w:kern w:val="0"/>
                <w:sz w:val="18"/>
                <w:szCs w:val="18"/>
              </w:rPr>
              <w:t>个</w:t>
            </w:r>
            <w:proofErr w:type="gramEnd"/>
          </w:p>
        </w:tc>
        <w:tc>
          <w:tcPr>
            <w:tcW w:w="4786" w:type="dxa"/>
            <w:vAlign w:val="center"/>
          </w:tcPr>
          <w:p w14:paraId="3C7D3AB1" w14:textId="77777777" w:rsidR="00D51B13" w:rsidRDefault="00D51B13" w:rsidP="00D51B13">
            <w:pPr>
              <w:adjustRightInd w:val="0"/>
              <w:contextualSpacing/>
              <w:jc w:val="center"/>
              <w:rPr>
                <w:rFonts w:ascii="宋体" w:hAnsi="宋体"/>
                <w:kern w:val="0"/>
                <w:sz w:val="18"/>
                <w:szCs w:val="18"/>
              </w:rPr>
            </w:pPr>
          </w:p>
        </w:tc>
      </w:tr>
      <w:tr w:rsidR="00D51B13" w14:paraId="09E46296" w14:textId="77777777">
        <w:trPr>
          <w:cantSplit/>
          <w:trHeight w:val="284"/>
        </w:trPr>
        <w:tc>
          <w:tcPr>
            <w:tcW w:w="675" w:type="dxa"/>
            <w:vAlign w:val="center"/>
          </w:tcPr>
          <w:p w14:paraId="7B19D243" w14:textId="7E71FF31"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2</w:t>
            </w:r>
            <w:r>
              <w:rPr>
                <w:rFonts w:ascii="宋体" w:hAnsi="宋体"/>
                <w:kern w:val="0"/>
                <w:sz w:val="18"/>
                <w:szCs w:val="18"/>
              </w:rPr>
              <w:t>0</w:t>
            </w:r>
          </w:p>
        </w:tc>
        <w:tc>
          <w:tcPr>
            <w:tcW w:w="3118" w:type="dxa"/>
            <w:vAlign w:val="center"/>
          </w:tcPr>
          <w:p w14:paraId="28A453F2" w14:textId="77777777" w:rsidR="00D51B13" w:rsidRDefault="00D51B13" w:rsidP="00D51B13">
            <w:pPr>
              <w:adjustRightInd w:val="0"/>
              <w:contextualSpacing/>
              <w:rPr>
                <w:rFonts w:ascii="宋体" w:hAnsi="宋体"/>
                <w:kern w:val="0"/>
                <w:sz w:val="18"/>
                <w:szCs w:val="18"/>
              </w:rPr>
            </w:pPr>
            <w:r>
              <w:rPr>
                <w:rFonts w:ascii="宋体" w:hAnsi="宋体" w:hint="eastAsia"/>
                <w:kern w:val="0"/>
                <w:sz w:val="18"/>
                <w:szCs w:val="18"/>
              </w:rPr>
              <w:t>补水结构型式</w:t>
            </w:r>
          </w:p>
        </w:tc>
        <w:tc>
          <w:tcPr>
            <w:tcW w:w="992" w:type="dxa"/>
            <w:vAlign w:val="center"/>
          </w:tcPr>
          <w:p w14:paraId="43352B47" w14:textId="3AA2ADD6"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w:t>
            </w:r>
          </w:p>
        </w:tc>
        <w:tc>
          <w:tcPr>
            <w:tcW w:w="4786" w:type="dxa"/>
            <w:vAlign w:val="center"/>
          </w:tcPr>
          <w:p w14:paraId="69CA1DC1" w14:textId="77777777" w:rsidR="00D51B13" w:rsidRDefault="00D51B13" w:rsidP="00D51B13">
            <w:pPr>
              <w:adjustRightInd w:val="0"/>
              <w:contextualSpacing/>
              <w:jc w:val="center"/>
              <w:rPr>
                <w:rFonts w:ascii="宋体" w:hAnsi="宋体"/>
                <w:kern w:val="0"/>
                <w:sz w:val="18"/>
                <w:szCs w:val="18"/>
              </w:rPr>
            </w:pPr>
            <w:r>
              <w:rPr>
                <w:rFonts w:ascii="宋体" w:hAnsi="宋体" w:hint="eastAsia"/>
                <w:bCs/>
                <w:sz w:val="18"/>
                <w:szCs w:val="18"/>
              </w:rPr>
              <w:t>□</w:t>
            </w:r>
            <w:r>
              <w:rPr>
                <w:rFonts w:ascii="宋体" w:hAnsi="宋体" w:hint="eastAsia"/>
                <w:kern w:val="0"/>
                <w:sz w:val="18"/>
                <w:szCs w:val="18"/>
              </w:rPr>
              <w:t xml:space="preserve">自动 </w:t>
            </w:r>
            <w:r>
              <w:rPr>
                <w:rFonts w:ascii="宋体" w:hAnsi="宋体" w:hint="eastAsia"/>
                <w:bCs/>
                <w:sz w:val="18"/>
                <w:szCs w:val="18"/>
              </w:rPr>
              <w:t>□</w:t>
            </w:r>
            <w:r>
              <w:rPr>
                <w:rFonts w:ascii="宋体" w:hAnsi="宋体" w:hint="eastAsia"/>
                <w:kern w:val="0"/>
                <w:sz w:val="18"/>
                <w:szCs w:val="18"/>
              </w:rPr>
              <w:t>手动</w:t>
            </w:r>
          </w:p>
        </w:tc>
      </w:tr>
      <w:tr w:rsidR="00D51B13" w14:paraId="0F45A68B" w14:textId="77777777">
        <w:trPr>
          <w:cantSplit/>
          <w:trHeight w:val="284"/>
        </w:trPr>
        <w:tc>
          <w:tcPr>
            <w:tcW w:w="675" w:type="dxa"/>
            <w:vAlign w:val="center"/>
          </w:tcPr>
          <w:p w14:paraId="19A6D66F" w14:textId="2FE8739E" w:rsidR="00D51B13" w:rsidRDefault="00D51B13" w:rsidP="00D51B13">
            <w:pPr>
              <w:adjustRightInd w:val="0"/>
              <w:contextualSpacing/>
              <w:jc w:val="center"/>
              <w:rPr>
                <w:rFonts w:ascii="宋体" w:hAnsi="宋体"/>
                <w:kern w:val="0"/>
                <w:sz w:val="18"/>
                <w:szCs w:val="18"/>
              </w:rPr>
            </w:pPr>
            <w:r>
              <w:rPr>
                <w:rFonts w:ascii="宋体" w:hAnsi="宋体" w:hint="eastAsia"/>
                <w:kern w:val="0"/>
                <w:sz w:val="18"/>
                <w:szCs w:val="18"/>
              </w:rPr>
              <w:t>2</w:t>
            </w:r>
            <w:r>
              <w:rPr>
                <w:rFonts w:ascii="宋体" w:hAnsi="宋体"/>
                <w:kern w:val="0"/>
                <w:sz w:val="18"/>
                <w:szCs w:val="18"/>
              </w:rPr>
              <w:t>1</w:t>
            </w:r>
          </w:p>
        </w:tc>
        <w:tc>
          <w:tcPr>
            <w:tcW w:w="3118" w:type="dxa"/>
            <w:vAlign w:val="center"/>
          </w:tcPr>
          <w:p w14:paraId="48877B7E" w14:textId="77777777" w:rsidR="00D51B13" w:rsidRPr="00D51B13" w:rsidRDefault="00D51B13" w:rsidP="00D51B13">
            <w:pPr>
              <w:adjustRightInd w:val="0"/>
              <w:contextualSpacing/>
              <w:rPr>
                <w:rFonts w:ascii="宋体" w:hAnsi="宋体"/>
                <w:kern w:val="0"/>
                <w:sz w:val="18"/>
                <w:szCs w:val="18"/>
              </w:rPr>
            </w:pPr>
            <w:r w:rsidRPr="00D51B13">
              <w:rPr>
                <w:rFonts w:ascii="宋体" w:hAnsi="宋体" w:hint="eastAsia"/>
                <w:kern w:val="0"/>
                <w:sz w:val="18"/>
                <w:szCs w:val="18"/>
              </w:rPr>
              <w:t>最大屠宰加工量</w:t>
            </w:r>
          </w:p>
        </w:tc>
        <w:tc>
          <w:tcPr>
            <w:tcW w:w="992" w:type="dxa"/>
            <w:vAlign w:val="center"/>
          </w:tcPr>
          <w:p w14:paraId="10995A95" w14:textId="5FE38DA7" w:rsidR="00D51B13" w:rsidRPr="00D51B13" w:rsidRDefault="00D51B13" w:rsidP="00D51B13">
            <w:pPr>
              <w:adjustRightInd w:val="0"/>
              <w:contextualSpacing/>
              <w:jc w:val="center"/>
              <w:rPr>
                <w:rFonts w:ascii="宋体" w:hAnsi="宋体"/>
                <w:kern w:val="0"/>
                <w:sz w:val="18"/>
                <w:szCs w:val="18"/>
              </w:rPr>
            </w:pPr>
            <w:r w:rsidRPr="00D51B13">
              <w:rPr>
                <w:rFonts w:ascii="宋体" w:hAnsi="宋体" w:hint="eastAsia"/>
                <w:kern w:val="0"/>
                <w:sz w:val="18"/>
                <w:szCs w:val="18"/>
              </w:rPr>
              <w:t>只/</w:t>
            </w:r>
            <w:r w:rsidR="0028144D">
              <w:rPr>
                <w:rFonts w:ascii="宋体" w:hAnsi="宋体" w:hint="eastAsia"/>
                <w:kern w:val="0"/>
                <w:sz w:val="18"/>
                <w:szCs w:val="18"/>
              </w:rPr>
              <w:t>h</w:t>
            </w:r>
          </w:p>
        </w:tc>
        <w:tc>
          <w:tcPr>
            <w:tcW w:w="4786" w:type="dxa"/>
            <w:vAlign w:val="center"/>
          </w:tcPr>
          <w:p w14:paraId="6634B661" w14:textId="77777777" w:rsidR="00D51B13" w:rsidRDefault="00D51B13" w:rsidP="00D51B13">
            <w:pPr>
              <w:adjustRightInd w:val="0"/>
              <w:contextualSpacing/>
              <w:jc w:val="center"/>
              <w:rPr>
                <w:rFonts w:ascii="宋体" w:hAnsi="宋体"/>
                <w:kern w:val="0"/>
                <w:sz w:val="18"/>
                <w:szCs w:val="18"/>
              </w:rPr>
            </w:pPr>
          </w:p>
        </w:tc>
      </w:tr>
      <w:tr w:rsidR="00D51B13" w14:paraId="37257AE9" w14:textId="77777777">
        <w:trPr>
          <w:cantSplit/>
          <w:trHeight w:val="284"/>
        </w:trPr>
        <w:tc>
          <w:tcPr>
            <w:tcW w:w="9571" w:type="dxa"/>
            <w:gridSpan w:val="4"/>
            <w:vAlign w:val="center"/>
          </w:tcPr>
          <w:p w14:paraId="7E12ED45" w14:textId="77777777" w:rsidR="00D51B13" w:rsidRDefault="00D51B13" w:rsidP="00D51B13">
            <w:pPr>
              <w:adjustRightInd w:val="0"/>
              <w:contextualSpacing/>
              <w:rPr>
                <w:rFonts w:ascii="宋体" w:hAnsi="宋体"/>
                <w:kern w:val="0"/>
                <w:sz w:val="18"/>
                <w:szCs w:val="18"/>
              </w:rPr>
            </w:pPr>
            <w:r>
              <w:rPr>
                <w:rFonts w:ascii="黑体" w:eastAsia="黑体" w:hAnsi="黑体" w:hint="eastAsia"/>
                <w:kern w:val="0"/>
                <w:sz w:val="18"/>
                <w:szCs w:val="18"/>
              </w:rPr>
              <w:t>注：</w:t>
            </w:r>
            <w:r>
              <w:rPr>
                <w:rFonts w:ascii="宋体" w:hAnsi="宋体" w:hint="eastAsia"/>
                <w:kern w:val="0"/>
                <w:sz w:val="18"/>
                <w:szCs w:val="18"/>
              </w:rPr>
              <w:t>申报机型不适用项目用“/</w:t>
            </w:r>
            <w:r>
              <w:rPr>
                <w:rFonts w:ascii="宋体" w:hAnsi="宋体"/>
                <w:kern w:val="0"/>
                <w:sz w:val="18"/>
                <w:szCs w:val="18"/>
              </w:rPr>
              <w:t>”</w:t>
            </w:r>
            <w:r>
              <w:rPr>
                <w:rFonts w:ascii="宋体" w:hAnsi="宋体" w:hint="eastAsia"/>
                <w:kern w:val="0"/>
                <w:sz w:val="18"/>
                <w:szCs w:val="18"/>
              </w:rPr>
              <w:t>填入本表。</w:t>
            </w:r>
          </w:p>
        </w:tc>
      </w:tr>
    </w:tbl>
    <w:p w14:paraId="33E90673" w14:textId="77777777" w:rsidR="006D72E3" w:rsidRDefault="006D72E3">
      <w:pPr>
        <w:adjustRightInd w:val="0"/>
        <w:snapToGrid w:val="0"/>
        <w:rPr>
          <w:bCs/>
          <w:szCs w:val="21"/>
        </w:rPr>
      </w:pPr>
    </w:p>
    <w:p w14:paraId="0DA94066" w14:textId="09EE7DD2" w:rsidR="006D72E3" w:rsidRDefault="003B2711">
      <w:pPr>
        <w:adjustRightInd w:val="0"/>
        <w:snapToGrid w:val="0"/>
        <w:ind w:firstLineChars="100" w:firstLine="210"/>
        <w:rPr>
          <w:bCs/>
          <w:szCs w:val="21"/>
        </w:rPr>
      </w:pPr>
      <w:r>
        <w:rPr>
          <w:rFonts w:hint="eastAsia"/>
        </w:rPr>
        <w:t>企业负责人：</w:t>
      </w:r>
      <w:r>
        <w:rPr>
          <w:rFonts w:hint="eastAsia"/>
        </w:rPr>
        <w:t xml:space="preserve">                       </w:t>
      </w:r>
      <w:r>
        <w:rPr>
          <w:rFonts w:hint="eastAsia"/>
        </w:rPr>
        <w:t>（公章）</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14:paraId="31183BA2" w14:textId="77777777" w:rsidR="006D72E3" w:rsidRDefault="003B2711">
      <w:pPr>
        <w:pStyle w:val="a7"/>
        <w:spacing w:beforeLines="50" w:before="156" w:afterLines="10" w:after="31"/>
        <w:rPr>
          <w:iCs/>
        </w:rPr>
      </w:pPr>
      <w:r>
        <w:rPr>
          <w:bCs/>
          <w:szCs w:val="21"/>
        </w:rPr>
        <w:br w:type="page"/>
      </w:r>
    </w:p>
    <w:p w14:paraId="09B480A2" w14:textId="6B4BD2DB" w:rsidR="006D72E3" w:rsidRDefault="003B2711">
      <w:pPr>
        <w:pStyle w:val="afff9"/>
        <w:widowControl w:val="0"/>
        <w:adjustRightInd w:val="0"/>
        <w:snapToGrid w:val="0"/>
        <w:spacing w:before="0" w:line="240" w:lineRule="auto"/>
        <w:rPr>
          <w:rFonts w:ascii="Times New Roman" w:eastAsia="黑体"/>
          <w:iCs/>
          <w:kern w:val="2"/>
          <w:szCs w:val="21"/>
        </w:rPr>
      </w:pPr>
      <w:r>
        <w:rPr>
          <w:rFonts w:ascii="Times New Roman" w:eastAsia="黑体" w:hint="eastAsia"/>
          <w:iCs/>
          <w:kern w:val="2"/>
          <w:szCs w:val="21"/>
        </w:rPr>
        <w:lastRenderedPageBreak/>
        <w:t>附录</w:t>
      </w:r>
      <w:r>
        <w:rPr>
          <w:rFonts w:ascii="Times New Roman" w:eastAsia="黑体" w:hint="eastAsia"/>
          <w:iCs/>
          <w:kern w:val="2"/>
          <w:szCs w:val="21"/>
        </w:rPr>
        <w:t>B</w:t>
      </w:r>
    </w:p>
    <w:p w14:paraId="771492AC" w14:textId="77777777" w:rsidR="00F44BCC" w:rsidRDefault="00F44BCC" w:rsidP="00F44BCC">
      <w:pPr>
        <w:pStyle w:val="afff9"/>
        <w:widowControl w:val="0"/>
        <w:adjustRightInd w:val="0"/>
        <w:snapToGrid w:val="0"/>
        <w:spacing w:before="0" w:line="240" w:lineRule="auto"/>
        <w:rPr>
          <w:rFonts w:ascii="Times New Roman" w:eastAsia="黑体"/>
          <w:iCs/>
          <w:kern w:val="2"/>
          <w:szCs w:val="21"/>
        </w:rPr>
      </w:pPr>
      <w:r>
        <w:rPr>
          <w:rFonts w:ascii="Times New Roman" w:eastAsia="黑体" w:hint="eastAsia"/>
          <w:iCs/>
          <w:kern w:val="2"/>
          <w:szCs w:val="21"/>
        </w:rPr>
        <w:t>（规范性附录）</w:t>
      </w:r>
    </w:p>
    <w:p w14:paraId="6CB784F7" w14:textId="77777777" w:rsidR="006D72E3" w:rsidRDefault="003B2711">
      <w:pPr>
        <w:pStyle w:val="a7"/>
        <w:numPr>
          <w:ilvl w:val="0"/>
          <w:numId w:val="0"/>
        </w:numPr>
        <w:tabs>
          <w:tab w:val="clear" w:pos="6405"/>
        </w:tabs>
        <w:spacing w:before="0" w:after="0"/>
      </w:pPr>
      <w:bookmarkStart w:id="180" w:name="_Toc170561365"/>
      <w:r>
        <w:rPr>
          <w:rFonts w:hint="eastAsia"/>
        </w:rPr>
        <w:t>用户调查记录表</w:t>
      </w:r>
      <w:bookmarkEnd w:id="180"/>
    </w:p>
    <w:p w14:paraId="5774E7D2" w14:textId="77777777" w:rsidR="006D72E3" w:rsidRDefault="003B2711">
      <w:pPr>
        <w:adjustRightInd w:val="0"/>
        <w:snapToGrid w:val="0"/>
        <w:spacing w:beforeLines="50" w:before="156"/>
        <w:jc w:val="left"/>
        <w:rPr>
          <w:bCs/>
          <w:szCs w:val="18"/>
        </w:rPr>
      </w:pPr>
      <w:r>
        <w:rPr>
          <w:rFonts w:hint="eastAsia"/>
          <w:bCs/>
          <w:szCs w:val="18"/>
        </w:rPr>
        <w:t>调查单位：</w:t>
      </w:r>
      <w:r>
        <w:rPr>
          <w:rFonts w:hint="eastAsia"/>
          <w:bCs/>
          <w:szCs w:val="18"/>
        </w:rPr>
        <w:t xml:space="preserve">              </w:t>
      </w:r>
      <w:r>
        <w:rPr>
          <w:bCs/>
          <w:szCs w:val="18"/>
        </w:rPr>
        <w:t xml:space="preserve">    </w:t>
      </w:r>
      <w:r>
        <w:rPr>
          <w:rFonts w:hint="eastAsia"/>
          <w:bCs/>
          <w:szCs w:val="18"/>
        </w:rPr>
        <w:t>调查人：</w:t>
      </w:r>
      <w:r>
        <w:rPr>
          <w:rFonts w:hint="eastAsia"/>
          <w:bCs/>
          <w:szCs w:val="18"/>
        </w:rPr>
        <w:t xml:space="preserve">    </w:t>
      </w:r>
      <w:r>
        <w:rPr>
          <w:bCs/>
          <w:szCs w:val="18"/>
        </w:rPr>
        <w:t xml:space="preserve">         </w:t>
      </w:r>
      <w:r>
        <w:rPr>
          <w:rFonts w:hint="eastAsia"/>
          <w:bCs/>
          <w:szCs w:val="18"/>
        </w:rPr>
        <w:t>调查日期：</w:t>
      </w:r>
      <w:r>
        <w:rPr>
          <w:bCs/>
          <w:szCs w:val="18"/>
        </w:rPr>
        <w:t xml:space="preserve"> </w:t>
      </w:r>
      <w:r>
        <w:rPr>
          <w:rFonts w:hint="eastAsia"/>
          <w:bCs/>
          <w:szCs w:val="18"/>
        </w:rPr>
        <w:t xml:space="preserve">    </w:t>
      </w:r>
      <w:r>
        <w:rPr>
          <w:rFonts w:hint="eastAsia"/>
          <w:bCs/>
          <w:szCs w:val="18"/>
        </w:rPr>
        <w:t>年</w:t>
      </w:r>
      <w:r>
        <w:rPr>
          <w:rFonts w:hint="eastAsia"/>
          <w:bCs/>
          <w:szCs w:val="18"/>
        </w:rPr>
        <w:t xml:space="preserve">   </w:t>
      </w:r>
      <w:r>
        <w:rPr>
          <w:bCs/>
          <w:szCs w:val="18"/>
        </w:rPr>
        <w:t xml:space="preserve"> </w:t>
      </w:r>
      <w:r>
        <w:rPr>
          <w:rFonts w:hint="eastAsia"/>
          <w:bCs/>
          <w:szCs w:val="18"/>
        </w:rPr>
        <w:t>月</w:t>
      </w:r>
      <w:r>
        <w:rPr>
          <w:bCs/>
          <w:szCs w:val="18"/>
        </w:rPr>
        <w:t xml:space="preserve">  </w:t>
      </w:r>
      <w:r>
        <w:rPr>
          <w:rFonts w:hint="eastAsia"/>
          <w:bCs/>
          <w:szCs w:val="18"/>
        </w:rPr>
        <w:t xml:space="preserve">  </w:t>
      </w:r>
      <w:r>
        <w:rPr>
          <w:rFonts w:hint="eastAsia"/>
          <w:bCs/>
          <w:szCs w:val="18"/>
        </w:rPr>
        <w:t>日</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2634"/>
        <w:gridCol w:w="896"/>
        <w:gridCol w:w="950"/>
        <w:gridCol w:w="1557"/>
        <w:gridCol w:w="1137"/>
        <w:gridCol w:w="850"/>
      </w:tblGrid>
      <w:tr w:rsidR="006D72E3" w14:paraId="246F0D61" w14:textId="77777777">
        <w:trPr>
          <w:cantSplit/>
          <w:trHeight w:val="287"/>
        </w:trPr>
        <w:tc>
          <w:tcPr>
            <w:tcW w:w="1185" w:type="dxa"/>
            <w:vMerge w:val="restart"/>
            <w:vAlign w:val="center"/>
          </w:tcPr>
          <w:p w14:paraId="3AEE594D" w14:textId="77777777" w:rsidR="006D72E3" w:rsidRDefault="003B2711">
            <w:pPr>
              <w:adjustRightInd w:val="0"/>
              <w:jc w:val="center"/>
              <w:rPr>
                <w:rFonts w:ascii="宋体" w:hAnsi="宋体"/>
                <w:bCs/>
                <w:sz w:val="18"/>
                <w:szCs w:val="18"/>
              </w:rPr>
            </w:pPr>
            <w:r>
              <w:rPr>
                <w:rFonts w:ascii="宋体" w:hAnsi="宋体" w:hint="eastAsia"/>
                <w:bCs/>
                <w:sz w:val="18"/>
                <w:szCs w:val="18"/>
              </w:rPr>
              <w:t>用户</w:t>
            </w:r>
          </w:p>
        </w:tc>
        <w:tc>
          <w:tcPr>
            <w:tcW w:w="2634" w:type="dxa"/>
            <w:vAlign w:val="center"/>
          </w:tcPr>
          <w:p w14:paraId="64E4BC08" w14:textId="77777777" w:rsidR="006D72E3" w:rsidRDefault="003B2711">
            <w:pPr>
              <w:adjustRightInd w:val="0"/>
              <w:jc w:val="center"/>
              <w:rPr>
                <w:rFonts w:ascii="宋体" w:hAnsi="宋体"/>
                <w:bCs/>
                <w:sz w:val="18"/>
                <w:szCs w:val="18"/>
              </w:rPr>
            </w:pPr>
            <w:r>
              <w:rPr>
                <w:rFonts w:ascii="宋体" w:hAnsi="宋体" w:hint="eastAsia"/>
                <w:bCs/>
                <w:sz w:val="18"/>
                <w:szCs w:val="18"/>
              </w:rPr>
              <w:t>姓名</w:t>
            </w:r>
          </w:p>
        </w:tc>
        <w:tc>
          <w:tcPr>
            <w:tcW w:w="1846" w:type="dxa"/>
            <w:gridSpan w:val="2"/>
            <w:vAlign w:val="center"/>
          </w:tcPr>
          <w:p w14:paraId="360E6FAD" w14:textId="77777777" w:rsidR="006D72E3" w:rsidRDefault="006D72E3">
            <w:pPr>
              <w:adjustRightInd w:val="0"/>
              <w:jc w:val="center"/>
              <w:rPr>
                <w:rFonts w:ascii="宋体" w:hAnsi="宋体"/>
                <w:bCs/>
                <w:sz w:val="18"/>
                <w:szCs w:val="18"/>
              </w:rPr>
            </w:pPr>
          </w:p>
        </w:tc>
        <w:tc>
          <w:tcPr>
            <w:tcW w:w="1557" w:type="dxa"/>
            <w:vAlign w:val="center"/>
          </w:tcPr>
          <w:p w14:paraId="62DF017C" w14:textId="77777777" w:rsidR="006D72E3" w:rsidRDefault="003B2711">
            <w:pPr>
              <w:adjustRightInd w:val="0"/>
              <w:jc w:val="center"/>
              <w:rPr>
                <w:rFonts w:ascii="宋体" w:hAnsi="宋体"/>
                <w:bCs/>
                <w:sz w:val="18"/>
                <w:szCs w:val="18"/>
              </w:rPr>
            </w:pPr>
            <w:r>
              <w:rPr>
                <w:rFonts w:ascii="宋体" w:hAnsi="宋体" w:hint="eastAsia"/>
                <w:bCs/>
                <w:sz w:val="18"/>
                <w:szCs w:val="18"/>
              </w:rPr>
              <w:t>电话</w:t>
            </w:r>
          </w:p>
        </w:tc>
        <w:tc>
          <w:tcPr>
            <w:tcW w:w="1987" w:type="dxa"/>
            <w:gridSpan w:val="2"/>
            <w:vAlign w:val="center"/>
          </w:tcPr>
          <w:p w14:paraId="2048D062" w14:textId="77777777" w:rsidR="006D72E3" w:rsidRDefault="006D72E3">
            <w:pPr>
              <w:adjustRightInd w:val="0"/>
              <w:jc w:val="center"/>
              <w:rPr>
                <w:rFonts w:ascii="宋体" w:hAnsi="宋体"/>
                <w:bCs/>
                <w:sz w:val="18"/>
                <w:szCs w:val="18"/>
              </w:rPr>
            </w:pPr>
          </w:p>
        </w:tc>
      </w:tr>
      <w:tr w:rsidR="006D72E3" w14:paraId="65BD188B" w14:textId="77777777">
        <w:trPr>
          <w:cantSplit/>
          <w:trHeight w:val="287"/>
        </w:trPr>
        <w:tc>
          <w:tcPr>
            <w:tcW w:w="1185" w:type="dxa"/>
            <w:vMerge/>
          </w:tcPr>
          <w:p w14:paraId="53610A8B" w14:textId="77777777" w:rsidR="006D72E3" w:rsidRDefault="006D72E3">
            <w:pPr>
              <w:adjustRightInd w:val="0"/>
              <w:rPr>
                <w:rFonts w:ascii="宋体" w:hAnsi="宋体"/>
                <w:bCs/>
                <w:sz w:val="18"/>
                <w:szCs w:val="18"/>
              </w:rPr>
            </w:pPr>
          </w:p>
        </w:tc>
        <w:tc>
          <w:tcPr>
            <w:tcW w:w="2634" w:type="dxa"/>
            <w:vAlign w:val="center"/>
          </w:tcPr>
          <w:p w14:paraId="4CDE5B33" w14:textId="77777777" w:rsidR="006D72E3" w:rsidRDefault="003B2711">
            <w:pPr>
              <w:adjustRightInd w:val="0"/>
              <w:jc w:val="center"/>
              <w:rPr>
                <w:rFonts w:ascii="宋体" w:hAnsi="宋体"/>
                <w:bCs/>
                <w:sz w:val="18"/>
                <w:szCs w:val="18"/>
              </w:rPr>
            </w:pPr>
            <w:r>
              <w:rPr>
                <w:rFonts w:ascii="宋体" w:hAnsi="宋体" w:hint="eastAsia"/>
                <w:bCs/>
                <w:sz w:val="18"/>
                <w:szCs w:val="18"/>
              </w:rPr>
              <w:t>地址</w:t>
            </w:r>
          </w:p>
        </w:tc>
        <w:tc>
          <w:tcPr>
            <w:tcW w:w="5390" w:type="dxa"/>
            <w:gridSpan w:val="5"/>
            <w:vAlign w:val="center"/>
          </w:tcPr>
          <w:p w14:paraId="095D922A" w14:textId="77777777" w:rsidR="006D72E3" w:rsidRDefault="006D72E3">
            <w:pPr>
              <w:adjustRightInd w:val="0"/>
              <w:jc w:val="center"/>
              <w:rPr>
                <w:rFonts w:ascii="宋体" w:hAnsi="宋体"/>
                <w:bCs/>
                <w:sz w:val="18"/>
                <w:szCs w:val="18"/>
              </w:rPr>
            </w:pPr>
          </w:p>
        </w:tc>
      </w:tr>
      <w:tr w:rsidR="006D72E3" w14:paraId="37D84050" w14:textId="77777777">
        <w:trPr>
          <w:cantSplit/>
          <w:trHeight w:val="287"/>
        </w:trPr>
        <w:tc>
          <w:tcPr>
            <w:tcW w:w="1185" w:type="dxa"/>
            <w:vMerge w:val="restart"/>
            <w:vAlign w:val="center"/>
          </w:tcPr>
          <w:p w14:paraId="22636AAF" w14:textId="77777777" w:rsidR="006D72E3" w:rsidRDefault="003B2711">
            <w:pPr>
              <w:adjustRightInd w:val="0"/>
              <w:jc w:val="center"/>
              <w:rPr>
                <w:rFonts w:ascii="宋体" w:hAnsi="宋体"/>
                <w:bCs/>
                <w:sz w:val="18"/>
                <w:szCs w:val="18"/>
              </w:rPr>
            </w:pPr>
            <w:r>
              <w:rPr>
                <w:rFonts w:ascii="宋体" w:hAnsi="宋体" w:hint="eastAsia"/>
                <w:bCs/>
                <w:sz w:val="18"/>
                <w:szCs w:val="18"/>
              </w:rPr>
              <w:t>设备</w:t>
            </w:r>
          </w:p>
          <w:p w14:paraId="5B007B69" w14:textId="77777777" w:rsidR="006D72E3" w:rsidRDefault="003B2711">
            <w:pPr>
              <w:adjustRightInd w:val="0"/>
              <w:jc w:val="center"/>
              <w:rPr>
                <w:rFonts w:ascii="宋体" w:hAnsi="宋体"/>
                <w:bCs/>
                <w:sz w:val="18"/>
                <w:szCs w:val="18"/>
              </w:rPr>
            </w:pPr>
            <w:r>
              <w:rPr>
                <w:rFonts w:ascii="宋体" w:hAnsi="宋体" w:hint="eastAsia"/>
                <w:bCs/>
                <w:sz w:val="18"/>
                <w:szCs w:val="18"/>
              </w:rPr>
              <w:t>情况</w:t>
            </w:r>
          </w:p>
        </w:tc>
        <w:tc>
          <w:tcPr>
            <w:tcW w:w="2634" w:type="dxa"/>
            <w:vAlign w:val="center"/>
          </w:tcPr>
          <w:p w14:paraId="3C8B620E" w14:textId="77777777" w:rsidR="006D72E3" w:rsidRDefault="003B2711">
            <w:pPr>
              <w:adjustRightInd w:val="0"/>
              <w:jc w:val="center"/>
              <w:rPr>
                <w:rFonts w:ascii="宋体" w:hAnsi="宋体"/>
                <w:bCs/>
                <w:sz w:val="18"/>
                <w:szCs w:val="18"/>
              </w:rPr>
            </w:pPr>
            <w:r>
              <w:rPr>
                <w:rFonts w:ascii="宋体" w:hAnsi="宋体" w:hint="eastAsia"/>
                <w:bCs/>
                <w:sz w:val="18"/>
                <w:szCs w:val="18"/>
              </w:rPr>
              <w:t>型号规格</w:t>
            </w:r>
          </w:p>
        </w:tc>
        <w:tc>
          <w:tcPr>
            <w:tcW w:w="5390" w:type="dxa"/>
            <w:gridSpan w:val="5"/>
            <w:vAlign w:val="center"/>
          </w:tcPr>
          <w:p w14:paraId="4A3D970A" w14:textId="77777777" w:rsidR="006D72E3" w:rsidRDefault="006D72E3">
            <w:pPr>
              <w:adjustRightInd w:val="0"/>
              <w:jc w:val="center"/>
              <w:rPr>
                <w:rFonts w:ascii="宋体" w:hAnsi="宋体"/>
                <w:bCs/>
                <w:sz w:val="18"/>
                <w:szCs w:val="18"/>
              </w:rPr>
            </w:pPr>
          </w:p>
        </w:tc>
      </w:tr>
      <w:tr w:rsidR="006D72E3" w14:paraId="6FDBA0A7" w14:textId="77777777">
        <w:trPr>
          <w:cantSplit/>
          <w:trHeight w:val="287"/>
        </w:trPr>
        <w:tc>
          <w:tcPr>
            <w:tcW w:w="1185" w:type="dxa"/>
            <w:vMerge/>
            <w:vAlign w:val="center"/>
          </w:tcPr>
          <w:p w14:paraId="7E280331" w14:textId="77777777" w:rsidR="006D72E3" w:rsidRDefault="006D72E3">
            <w:pPr>
              <w:adjustRightInd w:val="0"/>
              <w:jc w:val="center"/>
              <w:rPr>
                <w:rFonts w:ascii="宋体" w:hAnsi="宋体"/>
                <w:bCs/>
                <w:sz w:val="18"/>
                <w:szCs w:val="18"/>
              </w:rPr>
            </w:pPr>
          </w:p>
        </w:tc>
        <w:tc>
          <w:tcPr>
            <w:tcW w:w="2634" w:type="dxa"/>
            <w:vAlign w:val="center"/>
          </w:tcPr>
          <w:p w14:paraId="600F6F9A" w14:textId="77777777" w:rsidR="006D72E3" w:rsidRDefault="003B2711">
            <w:pPr>
              <w:adjustRightInd w:val="0"/>
              <w:jc w:val="center"/>
              <w:rPr>
                <w:rFonts w:ascii="宋体" w:hAnsi="宋体"/>
                <w:bCs/>
                <w:sz w:val="18"/>
                <w:szCs w:val="18"/>
              </w:rPr>
            </w:pPr>
            <w:r>
              <w:rPr>
                <w:rFonts w:ascii="宋体" w:hAnsi="宋体" w:hint="eastAsia"/>
                <w:bCs/>
                <w:sz w:val="18"/>
                <w:szCs w:val="18"/>
              </w:rPr>
              <w:t>生产企业</w:t>
            </w:r>
          </w:p>
        </w:tc>
        <w:tc>
          <w:tcPr>
            <w:tcW w:w="5390" w:type="dxa"/>
            <w:gridSpan w:val="5"/>
            <w:vAlign w:val="center"/>
          </w:tcPr>
          <w:p w14:paraId="4B394A13" w14:textId="77777777" w:rsidR="006D72E3" w:rsidRDefault="003B2711">
            <w:pPr>
              <w:adjustRightInd w:val="0"/>
              <w:jc w:val="center"/>
              <w:rPr>
                <w:rFonts w:ascii="宋体" w:hAnsi="宋体"/>
                <w:bCs/>
                <w:sz w:val="18"/>
                <w:szCs w:val="18"/>
              </w:rPr>
            </w:pPr>
            <w:r>
              <w:rPr>
                <w:rFonts w:ascii="宋体" w:hAnsi="宋体" w:hint="eastAsia"/>
                <w:bCs/>
                <w:sz w:val="18"/>
                <w:szCs w:val="18"/>
              </w:rPr>
              <w:t xml:space="preserve">   </w:t>
            </w:r>
          </w:p>
        </w:tc>
      </w:tr>
      <w:tr w:rsidR="006D72E3" w14:paraId="1E5D5D61" w14:textId="77777777">
        <w:trPr>
          <w:cantSplit/>
          <w:trHeight w:val="287"/>
        </w:trPr>
        <w:tc>
          <w:tcPr>
            <w:tcW w:w="1185" w:type="dxa"/>
            <w:vMerge/>
            <w:vAlign w:val="center"/>
          </w:tcPr>
          <w:p w14:paraId="57AF1A22" w14:textId="77777777" w:rsidR="006D72E3" w:rsidRDefault="006D72E3">
            <w:pPr>
              <w:adjustRightInd w:val="0"/>
              <w:jc w:val="center"/>
              <w:rPr>
                <w:rFonts w:ascii="宋体" w:hAnsi="宋体"/>
                <w:bCs/>
                <w:sz w:val="18"/>
                <w:szCs w:val="18"/>
              </w:rPr>
            </w:pPr>
          </w:p>
        </w:tc>
        <w:tc>
          <w:tcPr>
            <w:tcW w:w="2634" w:type="dxa"/>
            <w:vAlign w:val="center"/>
          </w:tcPr>
          <w:p w14:paraId="738A60BE" w14:textId="77777777" w:rsidR="006D72E3" w:rsidRDefault="003B2711">
            <w:pPr>
              <w:adjustRightInd w:val="0"/>
              <w:jc w:val="center"/>
              <w:rPr>
                <w:rFonts w:ascii="宋体" w:hAnsi="宋体"/>
                <w:bCs/>
                <w:sz w:val="18"/>
                <w:szCs w:val="18"/>
              </w:rPr>
            </w:pPr>
            <w:r>
              <w:rPr>
                <w:rFonts w:ascii="宋体" w:hAnsi="宋体" w:hint="eastAsia"/>
                <w:bCs/>
                <w:sz w:val="18"/>
                <w:szCs w:val="18"/>
              </w:rPr>
              <w:t>出厂编号</w:t>
            </w:r>
          </w:p>
        </w:tc>
        <w:tc>
          <w:tcPr>
            <w:tcW w:w="5390" w:type="dxa"/>
            <w:gridSpan w:val="5"/>
            <w:vAlign w:val="center"/>
          </w:tcPr>
          <w:p w14:paraId="1EAE436D" w14:textId="77777777" w:rsidR="006D72E3" w:rsidRDefault="006D72E3">
            <w:pPr>
              <w:adjustRightInd w:val="0"/>
              <w:jc w:val="center"/>
              <w:rPr>
                <w:rFonts w:ascii="宋体" w:hAnsi="宋体"/>
                <w:bCs/>
                <w:sz w:val="18"/>
                <w:szCs w:val="18"/>
              </w:rPr>
            </w:pPr>
          </w:p>
        </w:tc>
      </w:tr>
      <w:tr w:rsidR="006D72E3" w14:paraId="617BF9CB" w14:textId="77777777">
        <w:trPr>
          <w:cantSplit/>
          <w:trHeight w:val="287"/>
        </w:trPr>
        <w:tc>
          <w:tcPr>
            <w:tcW w:w="1185" w:type="dxa"/>
            <w:vMerge/>
            <w:vAlign w:val="center"/>
          </w:tcPr>
          <w:p w14:paraId="7ED40F3A" w14:textId="77777777" w:rsidR="006D72E3" w:rsidRDefault="006D72E3">
            <w:pPr>
              <w:adjustRightInd w:val="0"/>
              <w:jc w:val="center"/>
              <w:rPr>
                <w:rFonts w:ascii="宋体" w:hAnsi="宋体"/>
                <w:bCs/>
                <w:sz w:val="18"/>
                <w:szCs w:val="18"/>
              </w:rPr>
            </w:pPr>
          </w:p>
        </w:tc>
        <w:tc>
          <w:tcPr>
            <w:tcW w:w="2634" w:type="dxa"/>
            <w:vAlign w:val="center"/>
          </w:tcPr>
          <w:p w14:paraId="28591EBB" w14:textId="77777777" w:rsidR="006D72E3" w:rsidRDefault="003B2711">
            <w:pPr>
              <w:adjustRightInd w:val="0"/>
              <w:jc w:val="center"/>
              <w:rPr>
                <w:rFonts w:ascii="宋体" w:hAnsi="宋体"/>
                <w:bCs/>
                <w:sz w:val="18"/>
                <w:szCs w:val="18"/>
              </w:rPr>
            </w:pPr>
            <w:r>
              <w:rPr>
                <w:rFonts w:ascii="宋体" w:hAnsi="宋体" w:hint="eastAsia"/>
                <w:bCs/>
                <w:sz w:val="18"/>
                <w:szCs w:val="18"/>
              </w:rPr>
              <w:t>购机时间</w:t>
            </w:r>
          </w:p>
        </w:tc>
        <w:tc>
          <w:tcPr>
            <w:tcW w:w="5390" w:type="dxa"/>
            <w:gridSpan w:val="5"/>
            <w:vAlign w:val="center"/>
          </w:tcPr>
          <w:p w14:paraId="7DFCACBE" w14:textId="77777777" w:rsidR="006D72E3" w:rsidRDefault="006D72E3">
            <w:pPr>
              <w:adjustRightInd w:val="0"/>
              <w:jc w:val="center"/>
              <w:rPr>
                <w:rFonts w:ascii="宋体" w:hAnsi="宋体"/>
                <w:bCs/>
                <w:sz w:val="18"/>
                <w:szCs w:val="18"/>
              </w:rPr>
            </w:pPr>
          </w:p>
        </w:tc>
      </w:tr>
      <w:tr w:rsidR="006D72E3" w14:paraId="5ECAEA4C" w14:textId="77777777">
        <w:trPr>
          <w:cantSplit/>
          <w:trHeight w:val="287"/>
        </w:trPr>
        <w:tc>
          <w:tcPr>
            <w:tcW w:w="1185" w:type="dxa"/>
            <w:vMerge/>
            <w:vAlign w:val="center"/>
          </w:tcPr>
          <w:p w14:paraId="6C2ADBDA" w14:textId="77777777" w:rsidR="006D72E3" w:rsidRDefault="006D72E3">
            <w:pPr>
              <w:adjustRightInd w:val="0"/>
              <w:jc w:val="center"/>
              <w:rPr>
                <w:rFonts w:ascii="宋体" w:hAnsi="宋体"/>
                <w:bCs/>
                <w:sz w:val="18"/>
                <w:szCs w:val="18"/>
              </w:rPr>
            </w:pPr>
          </w:p>
        </w:tc>
        <w:tc>
          <w:tcPr>
            <w:tcW w:w="2634" w:type="dxa"/>
            <w:vAlign w:val="center"/>
          </w:tcPr>
          <w:p w14:paraId="434124BE" w14:textId="2782F349" w:rsidR="006D72E3" w:rsidRDefault="003B2711">
            <w:pPr>
              <w:adjustRightInd w:val="0"/>
              <w:jc w:val="center"/>
              <w:rPr>
                <w:rFonts w:ascii="宋体" w:hAnsi="宋体"/>
                <w:bCs/>
                <w:sz w:val="18"/>
                <w:szCs w:val="18"/>
              </w:rPr>
            </w:pPr>
            <w:r>
              <w:rPr>
                <w:rFonts w:ascii="宋体" w:hAnsi="宋体" w:hint="eastAsia"/>
                <w:bCs/>
                <w:sz w:val="18"/>
                <w:szCs w:val="18"/>
              </w:rPr>
              <w:t>使用时长</w:t>
            </w:r>
          </w:p>
        </w:tc>
        <w:tc>
          <w:tcPr>
            <w:tcW w:w="5390" w:type="dxa"/>
            <w:gridSpan w:val="5"/>
            <w:vAlign w:val="center"/>
          </w:tcPr>
          <w:p w14:paraId="352B7241" w14:textId="65BBEC7E" w:rsidR="006D72E3" w:rsidRDefault="006D72E3">
            <w:pPr>
              <w:adjustRightInd w:val="0"/>
              <w:jc w:val="center"/>
              <w:rPr>
                <w:rFonts w:ascii="宋体" w:hAnsi="宋体"/>
                <w:bCs/>
                <w:sz w:val="18"/>
                <w:szCs w:val="18"/>
              </w:rPr>
            </w:pPr>
          </w:p>
        </w:tc>
      </w:tr>
      <w:tr w:rsidR="006D72E3" w14:paraId="56AE1255" w14:textId="77777777">
        <w:trPr>
          <w:cantSplit/>
          <w:trHeight w:val="287"/>
        </w:trPr>
        <w:tc>
          <w:tcPr>
            <w:tcW w:w="1185" w:type="dxa"/>
            <w:vMerge w:val="restart"/>
            <w:vAlign w:val="center"/>
          </w:tcPr>
          <w:p w14:paraId="298B58C7" w14:textId="77777777" w:rsidR="006D72E3" w:rsidRDefault="003B2711">
            <w:pPr>
              <w:adjustRightInd w:val="0"/>
              <w:jc w:val="center"/>
              <w:rPr>
                <w:rFonts w:ascii="宋体" w:hAnsi="宋体"/>
                <w:bCs/>
                <w:sz w:val="18"/>
                <w:szCs w:val="18"/>
              </w:rPr>
            </w:pPr>
            <w:r>
              <w:rPr>
                <w:rFonts w:ascii="宋体" w:hAnsi="宋体" w:hint="eastAsia"/>
                <w:bCs/>
                <w:sz w:val="18"/>
                <w:szCs w:val="18"/>
              </w:rPr>
              <w:t>适用性用户</w:t>
            </w:r>
          </w:p>
          <w:p w14:paraId="61D984BC" w14:textId="77777777" w:rsidR="006D72E3" w:rsidRDefault="003B2711">
            <w:pPr>
              <w:adjustRightInd w:val="0"/>
              <w:jc w:val="center"/>
              <w:rPr>
                <w:rFonts w:ascii="宋体" w:hAnsi="宋体"/>
                <w:bCs/>
                <w:sz w:val="18"/>
                <w:szCs w:val="18"/>
              </w:rPr>
            </w:pPr>
            <w:r>
              <w:rPr>
                <w:rFonts w:ascii="宋体" w:hAnsi="宋体" w:hint="eastAsia"/>
                <w:bCs/>
                <w:sz w:val="18"/>
                <w:szCs w:val="18"/>
              </w:rPr>
              <w:t>意见</w:t>
            </w:r>
          </w:p>
        </w:tc>
        <w:tc>
          <w:tcPr>
            <w:tcW w:w="2634" w:type="dxa"/>
            <w:vAlign w:val="center"/>
          </w:tcPr>
          <w:p w14:paraId="70C61435" w14:textId="77777777" w:rsidR="006D72E3" w:rsidRDefault="003B2711">
            <w:pPr>
              <w:adjustRightInd w:val="0"/>
              <w:jc w:val="center"/>
              <w:rPr>
                <w:rFonts w:ascii="宋体" w:hAnsi="宋体"/>
                <w:bCs/>
                <w:sz w:val="18"/>
                <w:szCs w:val="18"/>
              </w:rPr>
            </w:pPr>
            <w:r>
              <w:rPr>
                <w:rFonts w:hAnsi="宋体" w:hint="eastAsia"/>
                <w:bCs/>
                <w:sz w:val="18"/>
                <w:szCs w:val="18"/>
              </w:rPr>
              <w:t>加工能力的适用情况</w:t>
            </w:r>
          </w:p>
        </w:tc>
        <w:tc>
          <w:tcPr>
            <w:tcW w:w="1846" w:type="dxa"/>
            <w:gridSpan w:val="2"/>
            <w:vAlign w:val="center"/>
          </w:tcPr>
          <w:p w14:paraId="7A023561" w14:textId="77777777" w:rsidR="006D72E3" w:rsidRDefault="003B2711">
            <w:pPr>
              <w:adjustRightInd w:val="0"/>
              <w:jc w:val="center"/>
              <w:rPr>
                <w:rFonts w:ascii="宋体" w:hAnsi="宋体"/>
                <w:bCs/>
                <w:sz w:val="18"/>
                <w:szCs w:val="18"/>
              </w:rPr>
            </w:pPr>
            <w:r>
              <w:rPr>
                <w:rFonts w:ascii="宋体" w:hAnsi="宋体" w:hint="eastAsia"/>
                <w:bCs/>
                <w:sz w:val="18"/>
                <w:szCs w:val="18"/>
              </w:rPr>
              <w:t>好</w:t>
            </w:r>
          </w:p>
        </w:tc>
        <w:tc>
          <w:tcPr>
            <w:tcW w:w="1557" w:type="dxa"/>
            <w:vAlign w:val="center"/>
          </w:tcPr>
          <w:p w14:paraId="41C6BB75" w14:textId="77777777" w:rsidR="006D72E3" w:rsidRDefault="003B2711">
            <w:pPr>
              <w:adjustRightInd w:val="0"/>
              <w:jc w:val="center"/>
              <w:rPr>
                <w:rFonts w:ascii="宋体" w:hAnsi="宋体"/>
                <w:bCs/>
                <w:sz w:val="18"/>
                <w:szCs w:val="18"/>
              </w:rPr>
            </w:pPr>
            <w:r>
              <w:rPr>
                <w:rFonts w:ascii="宋体" w:hAnsi="宋体" w:hint="eastAsia"/>
                <w:bCs/>
                <w:sz w:val="18"/>
                <w:szCs w:val="18"/>
              </w:rPr>
              <w:t>中</w:t>
            </w:r>
          </w:p>
        </w:tc>
        <w:tc>
          <w:tcPr>
            <w:tcW w:w="1987" w:type="dxa"/>
            <w:gridSpan w:val="2"/>
            <w:vAlign w:val="center"/>
          </w:tcPr>
          <w:p w14:paraId="00123CAB" w14:textId="77777777" w:rsidR="006D72E3" w:rsidRDefault="003B2711">
            <w:pPr>
              <w:adjustRightInd w:val="0"/>
              <w:jc w:val="center"/>
              <w:rPr>
                <w:rFonts w:ascii="宋体" w:hAnsi="宋体"/>
                <w:bCs/>
                <w:sz w:val="18"/>
                <w:szCs w:val="18"/>
              </w:rPr>
            </w:pPr>
            <w:r>
              <w:rPr>
                <w:rFonts w:ascii="宋体" w:hAnsi="宋体" w:hint="eastAsia"/>
                <w:bCs/>
                <w:sz w:val="18"/>
                <w:szCs w:val="18"/>
              </w:rPr>
              <w:t>差</w:t>
            </w:r>
          </w:p>
        </w:tc>
      </w:tr>
      <w:tr w:rsidR="006D72E3" w14:paraId="16965BE1" w14:textId="77777777">
        <w:trPr>
          <w:cantSplit/>
          <w:trHeight w:val="287"/>
        </w:trPr>
        <w:tc>
          <w:tcPr>
            <w:tcW w:w="1185" w:type="dxa"/>
            <w:vMerge/>
            <w:vAlign w:val="center"/>
          </w:tcPr>
          <w:p w14:paraId="6F023925" w14:textId="77777777" w:rsidR="006D72E3" w:rsidRDefault="006D72E3">
            <w:pPr>
              <w:adjustRightInd w:val="0"/>
              <w:jc w:val="center"/>
              <w:rPr>
                <w:rFonts w:ascii="宋体" w:hAnsi="宋体"/>
                <w:bCs/>
                <w:sz w:val="18"/>
                <w:szCs w:val="18"/>
              </w:rPr>
            </w:pPr>
          </w:p>
        </w:tc>
        <w:tc>
          <w:tcPr>
            <w:tcW w:w="2634" w:type="dxa"/>
            <w:vAlign w:val="center"/>
          </w:tcPr>
          <w:p w14:paraId="435727FE" w14:textId="77777777" w:rsidR="006D72E3" w:rsidRDefault="003B2711">
            <w:pPr>
              <w:adjustRightInd w:val="0"/>
              <w:jc w:val="center"/>
              <w:rPr>
                <w:rFonts w:ascii="宋体" w:hAnsi="宋体"/>
                <w:bCs/>
                <w:sz w:val="18"/>
                <w:szCs w:val="18"/>
              </w:rPr>
            </w:pPr>
            <w:r>
              <w:rPr>
                <w:rFonts w:ascii="宋体" w:hAnsi="宋体" w:hint="eastAsia"/>
                <w:bCs/>
                <w:sz w:val="18"/>
                <w:szCs w:val="18"/>
              </w:rPr>
              <w:t>家禽品种的适应情况</w:t>
            </w:r>
          </w:p>
        </w:tc>
        <w:tc>
          <w:tcPr>
            <w:tcW w:w="1846" w:type="dxa"/>
            <w:gridSpan w:val="2"/>
            <w:vAlign w:val="center"/>
          </w:tcPr>
          <w:p w14:paraId="01A61651" w14:textId="77777777" w:rsidR="006D72E3" w:rsidRDefault="003B2711">
            <w:pPr>
              <w:adjustRightInd w:val="0"/>
              <w:jc w:val="center"/>
              <w:rPr>
                <w:rFonts w:ascii="宋体" w:hAnsi="宋体"/>
                <w:bCs/>
                <w:sz w:val="18"/>
                <w:szCs w:val="18"/>
              </w:rPr>
            </w:pPr>
            <w:r>
              <w:rPr>
                <w:rFonts w:ascii="宋体" w:hAnsi="宋体" w:hint="eastAsia"/>
                <w:bCs/>
                <w:sz w:val="18"/>
                <w:szCs w:val="18"/>
              </w:rPr>
              <w:t>好</w:t>
            </w:r>
          </w:p>
        </w:tc>
        <w:tc>
          <w:tcPr>
            <w:tcW w:w="1557" w:type="dxa"/>
            <w:vAlign w:val="center"/>
          </w:tcPr>
          <w:p w14:paraId="5BB2C923" w14:textId="77777777" w:rsidR="006D72E3" w:rsidRDefault="003B2711">
            <w:pPr>
              <w:adjustRightInd w:val="0"/>
              <w:jc w:val="center"/>
              <w:rPr>
                <w:rFonts w:ascii="宋体" w:hAnsi="宋体"/>
                <w:bCs/>
                <w:sz w:val="18"/>
                <w:szCs w:val="18"/>
              </w:rPr>
            </w:pPr>
            <w:r>
              <w:rPr>
                <w:rFonts w:ascii="宋体" w:hAnsi="宋体" w:hint="eastAsia"/>
                <w:bCs/>
                <w:sz w:val="18"/>
                <w:szCs w:val="18"/>
              </w:rPr>
              <w:t>中</w:t>
            </w:r>
          </w:p>
        </w:tc>
        <w:tc>
          <w:tcPr>
            <w:tcW w:w="1987" w:type="dxa"/>
            <w:gridSpan w:val="2"/>
            <w:vAlign w:val="center"/>
          </w:tcPr>
          <w:p w14:paraId="74DB27E4" w14:textId="77777777" w:rsidR="006D72E3" w:rsidRDefault="003B2711">
            <w:pPr>
              <w:adjustRightInd w:val="0"/>
              <w:jc w:val="center"/>
              <w:rPr>
                <w:rFonts w:ascii="宋体" w:hAnsi="宋体"/>
                <w:bCs/>
                <w:sz w:val="18"/>
                <w:szCs w:val="18"/>
              </w:rPr>
            </w:pPr>
            <w:r>
              <w:rPr>
                <w:rFonts w:ascii="宋体" w:hAnsi="宋体" w:hint="eastAsia"/>
                <w:bCs/>
                <w:sz w:val="18"/>
                <w:szCs w:val="18"/>
              </w:rPr>
              <w:t>差</w:t>
            </w:r>
          </w:p>
        </w:tc>
      </w:tr>
      <w:tr w:rsidR="006D72E3" w14:paraId="63036A10" w14:textId="77777777">
        <w:trPr>
          <w:cantSplit/>
          <w:trHeight w:val="287"/>
        </w:trPr>
        <w:tc>
          <w:tcPr>
            <w:tcW w:w="1185" w:type="dxa"/>
            <w:vMerge/>
            <w:vAlign w:val="center"/>
          </w:tcPr>
          <w:p w14:paraId="214F7891" w14:textId="77777777" w:rsidR="006D72E3" w:rsidRDefault="006D72E3">
            <w:pPr>
              <w:adjustRightInd w:val="0"/>
              <w:jc w:val="center"/>
              <w:rPr>
                <w:rFonts w:ascii="宋体" w:hAnsi="宋体"/>
                <w:bCs/>
                <w:sz w:val="18"/>
                <w:szCs w:val="18"/>
              </w:rPr>
            </w:pPr>
          </w:p>
        </w:tc>
        <w:tc>
          <w:tcPr>
            <w:tcW w:w="2634" w:type="dxa"/>
            <w:vAlign w:val="center"/>
          </w:tcPr>
          <w:p w14:paraId="00D12480" w14:textId="77777777" w:rsidR="006D72E3" w:rsidRDefault="003B2711">
            <w:pPr>
              <w:adjustRightInd w:val="0"/>
              <w:jc w:val="center"/>
              <w:rPr>
                <w:rFonts w:ascii="宋体" w:hAnsi="宋体"/>
                <w:bCs/>
                <w:sz w:val="18"/>
                <w:szCs w:val="18"/>
              </w:rPr>
            </w:pPr>
            <w:r>
              <w:rPr>
                <w:rFonts w:hAnsi="宋体" w:hint="eastAsia"/>
                <w:bCs/>
                <w:sz w:val="18"/>
                <w:szCs w:val="18"/>
              </w:rPr>
              <w:t>家禽规格</w:t>
            </w:r>
            <w:r>
              <w:rPr>
                <w:rFonts w:ascii="宋体" w:hAnsi="宋体" w:hint="eastAsia"/>
                <w:bCs/>
                <w:sz w:val="18"/>
                <w:szCs w:val="18"/>
              </w:rPr>
              <w:t>的适应情况</w:t>
            </w:r>
          </w:p>
        </w:tc>
        <w:tc>
          <w:tcPr>
            <w:tcW w:w="1846" w:type="dxa"/>
            <w:gridSpan w:val="2"/>
            <w:vAlign w:val="center"/>
          </w:tcPr>
          <w:p w14:paraId="72720376" w14:textId="77777777" w:rsidR="006D72E3" w:rsidRDefault="003B2711">
            <w:pPr>
              <w:adjustRightInd w:val="0"/>
              <w:jc w:val="center"/>
              <w:rPr>
                <w:rFonts w:ascii="宋体" w:hAnsi="宋体"/>
                <w:bCs/>
                <w:sz w:val="18"/>
                <w:szCs w:val="18"/>
              </w:rPr>
            </w:pPr>
            <w:r>
              <w:rPr>
                <w:rFonts w:ascii="宋体" w:hAnsi="宋体" w:hint="eastAsia"/>
                <w:bCs/>
                <w:sz w:val="18"/>
                <w:szCs w:val="18"/>
              </w:rPr>
              <w:t>好</w:t>
            </w:r>
          </w:p>
        </w:tc>
        <w:tc>
          <w:tcPr>
            <w:tcW w:w="1557" w:type="dxa"/>
            <w:vAlign w:val="center"/>
          </w:tcPr>
          <w:p w14:paraId="1AFBB238" w14:textId="77777777" w:rsidR="006D72E3" w:rsidRDefault="003B2711">
            <w:pPr>
              <w:adjustRightInd w:val="0"/>
              <w:jc w:val="center"/>
              <w:rPr>
                <w:rFonts w:ascii="宋体" w:hAnsi="宋体"/>
                <w:bCs/>
                <w:sz w:val="18"/>
                <w:szCs w:val="18"/>
              </w:rPr>
            </w:pPr>
            <w:r>
              <w:rPr>
                <w:rFonts w:ascii="宋体" w:hAnsi="宋体" w:hint="eastAsia"/>
                <w:bCs/>
                <w:sz w:val="18"/>
                <w:szCs w:val="18"/>
              </w:rPr>
              <w:t>中</w:t>
            </w:r>
          </w:p>
        </w:tc>
        <w:tc>
          <w:tcPr>
            <w:tcW w:w="1987" w:type="dxa"/>
            <w:gridSpan w:val="2"/>
            <w:vAlign w:val="center"/>
          </w:tcPr>
          <w:p w14:paraId="44F0C005" w14:textId="77777777" w:rsidR="006D72E3" w:rsidRDefault="003B2711">
            <w:pPr>
              <w:adjustRightInd w:val="0"/>
              <w:jc w:val="center"/>
              <w:rPr>
                <w:rFonts w:ascii="宋体" w:hAnsi="宋体"/>
                <w:bCs/>
                <w:sz w:val="18"/>
                <w:szCs w:val="18"/>
              </w:rPr>
            </w:pPr>
            <w:r>
              <w:rPr>
                <w:rFonts w:ascii="宋体" w:hAnsi="宋体" w:hint="eastAsia"/>
                <w:bCs/>
                <w:sz w:val="18"/>
                <w:szCs w:val="18"/>
              </w:rPr>
              <w:t>差</w:t>
            </w:r>
          </w:p>
        </w:tc>
      </w:tr>
      <w:tr w:rsidR="006D72E3" w14:paraId="4F0D6B38" w14:textId="77777777">
        <w:trPr>
          <w:cantSplit/>
          <w:trHeight w:val="287"/>
        </w:trPr>
        <w:tc>
          <w:tcPr>
            <w:tcW w:w="1185" w:type="dxa"/>
            <w:vMerge/>
            <w:vAlign w:val="center"/>
          </w:tcPr>
          <w:p w14:paraId="1508D762" w14:textId="77777777" w:rsidR="006D72E3" w:rsidRDefault="006D72E3">
            <w:pPr>
              <w:adjustRightInd w:val="0"/>
              <w:jc w:val="center"/>
              <w:rPr>
                <w:rFonts w:ascii="宋体" w:hAnsi="宋体"/>
                <w:bCs/>
                <w:sz w:val="18"/>
                <w:szCs w:val="18"/>
              </w:rPr>
            </w:pPr>
          </w:p>
        </w:tc>
        <w:tc>
          <w:tcPr>
            <w:tcW w:w="2634" w:type="dxa"/>
            <w:vAlign w:val="center"/>
          </w:tcPr>
          <w:p w14:paraId="0F3B8FD7" w14:textId="756C87B8" w:rsidR="006D72E3" w:rsidRDefault="003B2711">
            <w:pPr>
              <w:adjustRightInd w:val="0"/>
              <w:jc w:val="center"/>
              <w:rPr>
                <w:rFonts w:ascii="宋体" w:hAnsi="宋体"/>
                <w:bCs/>
                <w:sz w:val="18"/>
                <w:szCs w:val="18"/>
              </w:rPr>
            </w:pPr>
            <w:r>
              <w:rPr>
                <w:rFonts w:ascii="宋体" w:hAnsi="宋体" w:hint="eastAsia"/>
                <w:bCs/>
                <w:sz w:val="18"/>
                <w:szCs w:val="18"/>
              </w:rPr>
              <w:t>烫</w:t>
            </w:r>
            <w:proofErr w:type="gramStart"/>
            <w:r>
              <w:rPr>
                <w:rFonts w:ascii="宋体" w:hAnsi="宋体" w:hint="eastAsia"/>
                <w:bCs/>
                <w:sz w:val="18"/>
                <w:szCs w:val="18"/>
              </w:rPr>
              <w:t>透情况</w:t>
            </w:r>
            <w:proofErr w:type="gramEnd"/>
          </w:p>
        </w:tc>
        <w:tc>
          <w:tcPr>
            <w:tcW w:w="1846" w:type="dxa"/>
            <w:gridSpan w:val="2"/>
            <w:vAlign w:val="center"/>
          </w:tcPr>
          <w:p w14:paraId="7B09D849" w14:textId="77777777" w:rsidR="006D72E3" w:rsidRDefault="003B2711">
            <w:pPr>
              <w:adjustRightInd w:val="0"/>
              <w:jc w:val="center"/>
              <w:rPr>
                <w:rFonts w:ascii="宋体" w:hAnsi="宋体"/>
                <w:bCs/>
                <w:sz w:val="18"/>
                <w:szCs w:val="18"/>
              </w:rPr>
            </w:pPr>
            <w:r>
              <w:rPr>
                <w:rFonts w:ascii="宋体" w:hAnsi="宋体" w:hint="eastAsia"/>
                <w:bCs/>
                <w:sz w:val="18"/>
                <w:szCs w:val="18"/>
              </w:rPr>
              <w:t>好</w:t>
            </w:r>
          </w:p>
        </w:tc>
        <w:tc>
          <w:tcPr>
            <w:tcW w:w="1557" w:type="dxa"/>
            <w:vAlign w:val="center"/>
          </w:tcPr>
          <w:p w14:paraId="43BB56AA" w14:textId="77777777" w:rsidR="006D72E3" w:rsidRDefault="003B2711">
            <w:pPr>
              <w:adjustRightInd w:val="0"/>
              <w:jc w:val="center"/>
              <w:rPr>
                <w:rFonts w:ascii="宋体" w:hAnsi="宋体"/>
                <w:bCs/>
                <w:sz w:val="18"/>
                <w:szCs w:val="18"/>
              </w:rPr>
            </w:pPr>
            <w:r>
              <w:rPr>
                <w:rFonts w:ascii="宋体" w:hAnsi="宋体" w:hint="eastAsia"/>
                <w:bCs/>
                <w:sz w:val="18"/>
                <w:szCs w:val="18"/>
              </w:rPr>
              <w:t>中</w:t>
            </w:r>
          </w:p>
        </w:tc>
        <w:tc>
          <w:tcPr>
            <w:tcW w:w="1987" w:type="dxa"/>
            <w:gridSpan w:val="2"/>
            <w:vAlign w:val="center"/>
          </w:tcPr>
          <w:p w14:paraId="04F89233" w14:textId="77777777" w:rsidR="006D72E3" w:rsidRDefault="003B2711">
            <w:pPr>
              <w:adjustRightInd w:val="0"/>
              <w:jc w:val="center"/>
              <w:rPr>
                <w:rFonts w:ascii="宋体" w:hAnsi="宋体"/>
                <w:bCs/>
                <w:sz w:val="18"/>
                <w:szCs w:val="18"/>
              </w:rPr>
            </w:pPr>
            <w:r>
              <w:rPr>
                <w:rFonts w:ascii="宋体" w:hAnsi="宋体" w:hint="eastAsia"/>
                <w:bCs/>
                <w:sz w:val="18"/>
                <w:szCs w:val="18"/>
              </w:rPr>
              <w:t>差</w:t>
            </w:r>
          </w:p>
        </w:tc>
      </w:tr>
      <w:tr w:rsidR="006D72E3" w14:paraId="1D3FBD58" w14:textId="77777777">
        <w:trPr>
          <w:cantSplit/>
          <w:trHeight w:val="287"/>
        </w:trPr>
        <w:tc>
          <w:tcPr>
            <w:tcW w:w="1185" w:type="dxa"/>
            <w:vMerge/>
            <w:vAlign w:val="center"/>
          </w:tcPr>
          <w:p w14:paraId="50D72221" w14:textId="77777777" w:rsidR="006D72E3" w:rsidRDefault="006D72E3">
            <w:pPr>
              <w:adjustRightInd w:val="0"/>
              <w:jc w:val="center"/>
              <w:rPr>
                <w:rFonts w:ascii="宋体" w:hAnsi="宋体"/>
                <w:bCs/>
                <w:sz w:val="18"/>
                <w:szCs w:val="18"/>
              </w:rPr>
            </w:pPr>
          </w:p>
        </w:tc>
        <w:tc>
          <w:tcPr>
            <w:tcW w:w="2634" w:type="dxa"/>
            <w:vAlign w:val="center"/>
          </w:tcPr>
          <w:p w14:paraId="68451D35" w14:textId="08934EB7" w:rsidR="006D72E3" w:rsidRDefault="003B2711">
            <w:pPr>
              <w:adjustRightInd w:val="0"/>
              <w:jc w:val="center"/>
              <w:rPr>
                <w:rFonts w:ascii="宋体" w:hAnsi="宋体"/>
                <w:bCs/>
                <w:sz w:val="18"/>
                <w:szCs w:val="18"/>
              </w:rPr>
            </w:pPr>
            <w:r>
              <w:rPr>
                <w:rFonts w:hAnsi="宋体" w:hint="eastAsia"/>
                <w:bCs/>
                <w:sz w:val="18"/>
                <w:szCs w:val="18"/>
              </w:rPr>
              <w:t>烫伤</w:t>
            </w:r>
            <w:r>
              <w:rPr>
                <w:rFonts w:ascii="宋体" w:hAnsi="宋体" w:hint="eastAsia"/>
                <w:bCs/>
                <w:sz w:val="18"/>
                <w:szCs w:val="18"/>
              </w:rPr>
              <w:t>情况</w:t>
            </w:r>
          </w:p>
        </w:tc>
        <w:tc>
          <w:tcPr>
            <w:tcW w:w="1846" w:type="dxa"/>
            <w:gridSpan w:val="2"/>
            <w:vAlign w:val="center"/>
          </w:tcPr>
          <w:p w14:paraId="3E7E768F" w14:textId="77777777" w:rsidR="006D72E3" w:rsidRDefault="003B2711">
            <w:pPr>
              <w:adjustRightInd w:val="0"/>
              <w:jc w:val="center"/>
              <w:rPr>
                <w:rFonts w:ascii="宋体" w:hAnsi="宋体"/>
                <w:bCs/>
                <w:sz w:val="18"/>
                <w:szCs w:val="18"/>
              </w:rPr>
            </w:pPr>
            <w:r>
              <w:rPr>
                <w:rFonts w:ascii="宋体" w:hAnsi="宋体" w:hint="eastAsia"/>
                <w:bCs/>
                <w:sz w:val="18"/>
                <w:szCs w:val="18"/>
              </w:rPr>
              <w:t>好</w:t>
            </w:r>
          </w:p>
        </w:tc>
        <w:tc>
          <w:tcPr>
            <w:tcW w:w="1557" w:type="dxa"/>
            <w:vAlign w:val="center"/>
          </w:tcPr>
          <w:p w14:paraId="149732E7" w14:textId="77777777" w:rsidR="006D72E3" w:rsidRDefault="003B2711">
            <w:pPr>
              <w:adjustRightInd w:val="0"/>
              <w:jc w:val="center"/>
              <w:rPr>
                <w:rFonts w:ascii="宋体" w:hAnsi="宋体"/>
                <w:bCs/>
                <w:sz w:val="18"/>
                <w:szCs w:val="18"/>
              </w:rPr>
            </w:pPr>
            <w:r>
              <w:rPr>
                <w:rFonts w:ascii="宋体" w:hAnsi="宋体" w:hint="eastAsia"/>
                <w:bCs/>
                <w:sz w:val="18"/>
                <w:szCs w:val="18"/>
              </w:rPr>
              <w:t>中</w:t>
            </w:r>
          </w:p>
        </w:tc>
        <w:tc>
          <w:tcPr>
            <w:tcW w:w="1987" w:type="dxa"/>
            <w:gridSpan w:val="2"/>
            <w:vAlign w:val="center"/>
          </w:tcPr>
          <w:p w14:paraId="0788916D" w14:textId="77777777" w:rsidR="006D72E3" w:rsidRDefault="003B2711">
            <w:pPr>
              <w:adjustRightInd w:val="0"/>
              <w:jc w:val="center"/>
              <w:rPr>
                <w:rFonts w:ascii="宋体" w:hAnsi="宋体"/>
                <w:bCs/>
                <w:sz w:val="18"/>
                <w:szCs w:val="18"/>
              </w:rPr>
            </w:pPr>
            <w:r>
              <w:rPr>
                <w:rFonts w:ascii="宋体" w:hAnsi="宋体" w:hint="eastAsia"/>
                <w:bCs/>
                <w:sz w:val="18"/>
                <w:szCs w:val="18"/>
              </w:rPr>
              <w:t>差</w:t>
            </w:r>
          </w:p>
        </w:tc>
      </w:tr>
      <w:tr w:rsidR="006D72E3" w14:paraId="15EF4790" w14:textId="77777777">
        <w:trPr>
          <w:cantSplit/>
          <w:trHeight w:val="287"/>
        </w:trPr>
        <w:tc>
          <w:tcPr>
            <w:tcW w:w="1185" w:type="dxa"/>
            <w:vMerge w:val="restart"/>
            <w:vAlign w:val="center"/>
          </w:tcPr>
          <w:p w14:paraId="6ECA7F81" w14:textId="77777777" w:rsidR="006D72E3" w:rsidRDefault="003B2711">
            <w:pPr>
              <w:adjustRightInd w:val="0"/>
              <w:jc w:val="center"/>
              <w:rPr>
                <w:rFonts w:ascii="宋体" w:hAnsi="宋体"/>
                <w:bCs/>
                <w:sz w:val="18"/>
                <w:szCs w:val="18"/>
              </w:rPr>
            </w:pPr>
            <w:r>
              <w:rPr>
                <w:rFonts w:ascii="宋体" w:hAnsi="宋体" w:hint="eastAsia"/>
                <w:bCs/>
                <w:sz w:val="18"/>
                <w:szCs w:val="18"/>
              </w:rPr>
              <w:t>可靠性情况</w:t>
            </w:r>
          </w:p>
        </w:tc>
        <w:tc>
          <w:tcPr>
            <w:tcW w:w="2634" w:type="dxa"/>
            <w:vMerge w:val="restart"/>
            <w:vAlign w:val="center"/>
          </w:tcPr>
          <w:p w14:paraId="698A60C3" w14:textId="77777777" w:rsidR="006D72E3" w:rsidRDefault="003B2711">
            <w:pPr>
              <w:adjustRightInd w:val="0"/>
              <w:jc w:val="center"/>
              <w:rPr>
                <w:rFonts w:ascii="宋体" w:hAnsi="宋体"/>
                <w:bCs/>
                <w:sz w:val="18"/>
                <w:szCs w:val="18"/>
              </w:rPr>
            </w:pPr>
            <w:r>
              <w:rPr>
                <w:rFonts w:ascii="宋体" w:hAnsi="宋体" w:hint="eastAsia"/>
                <w:bCs/>
                <w:sz w:val="18"/>
                <w:szCs w:val="18"/>
              </w:rPr>
              <w:t>故障情况</w:t>
            </w:r>
          </w:p>
        </w:tc>
        <w:tc>
          <w:tcPr>
            <w:tcW w:w="1846" w:type="dxa"/>
            <w:gridSpan w:val="2"/>
            <w:vAlign w:val="center"/>
          </w:tcPr>
          <w:p w14:paraId="7CAEFE11" w14:textId="77777777" w:rsidR="006D72E3" w:rsidRDefault="003B2711">
            <w:pPr>
              <w:adjustRightInd w:val="0"/>
              <w:jc w:val="center"/>
              <w:rPr>
                <w:rFonts w:ascii="宋体" w:hAnsi="宋体"/>
                <w:bCs/>
                <w:sz w:val="18"/>
                <w:szCs w:val="18"/>
              </w:rPr>
            </w:pPr>
            <w:r>
              <w:rPr>
                <w:rFonts w:ascii="宋体" w:cs="宋体" w:hint="eastAsia"/>
                <w:kern w:val="0"/>
                <w:sz w:val="18"/>
                <w:szCs w:val="18"/>
              </w:rPr>
              <w:t>故障部位和表现</w:t>
            </w:r>
          </w:p>
        </w:tc>
        <w:tc>
          <w:tcPr>
            <w:tcW w:w="1557" w:type="dxa"/>
            <w:vAlign w:val="center"/>
          </w:tcPr>
          <w:p w14:paraId="6055BB39" w14:textId="77777777" w:rsidR="006D72E3" w:rsidRDefault="003B2711">
            <w:pPr>
              <w:adjustRightInd w:val="0"/>
              <w:jc w:val="center"/>
              <w:rPr>
                <w:rFonts w:ascii="宋体" w:hAnsi="宋体"/>
                <w:bCs/>
                <w:sz w:val="18"/>
                <w:szCs w:val="18"/>
              </w:rPr>
            </w:pPr>
            <w:r>
              <w:rPr>
                <w:rFonts w:ascii="宋体" w:cs="宋体" w:hint="eastAsia"/>
                <w:kern w:val="0"/>
                <w:sz w:val="18"/>
                <w:szCs w:val="18"/>
              </w:rPr>
              <w:t>故障原因及处理</w:t>
            </w:r>
          </w:p>
        </w:tc>
        <w:tc>
          <w:tcPr>
            <w:tcW w:w="1987" w:type="dxa"/>
            <w:gridSpan w:val="2"/>
            <w:vAlign w:val="center"/>
          </w:tcPr>
          <w:p w14:paraId="53FC6D05" w14:textId="77777777" w:rsidR="006D72E3" w:rsidRDefault="003B2711">
            <w:pPr>
              <w:adjustRightInd w:val="0"/>
              <w:jc w:val="center"/>
              <w:rPr>
                <w:rFonts w:ascii="宋体" w:hAnsi="宋体"/>
                <w:bCs/>
                <w:sz w:val="18"/>
                <w:szCs w:val="18"/>
              </w:rPr>
            </w:pPr>
            <w:r>
              <w:rPr>
                <w:rFonts w:ascii="宋体" w:cs="宋体" w:hint="eastAsia"/>
                <w:kern w:val="0"/>
                <w:sz w:val="18"/>
                <w:szCs w:val="18"/>
              </w:rPr>
              <w:t>现故障级别</w:t>
            </w:r>
          </w:p>
        </w:tc>
      </w:tr>
      <w:tr w:rsidR="006D72E3" w14:paraId="7E3CE5BE" w14:textId="77777777">
        <w:trPr>
          <w:cantSplit/>
          <w:trHeight w:val="287"/>
        </w:trPr>
        <w:tc>
          <w:tcPr>
            <w:tcW w:w="1185" w:type="dxa"/>
            <w:vMerge/>
            <w:vAlign w:val="center"/>
          </w:tcPr>
          <w:p w14:paraId="179924A0" w14:textId="77777777" w:rsidR="006D72E3" w:rsidRDefault="006D72E3">
            <w:pPr>
              <w:adjustRightInd w:val="0"/>
              <w:jc w:val="center"/>
              <w:rPr>
                <w:rFonts w:ascii="宋体" w:hAnsi="宋体"/>
                <w:bCs/>
                <w:sz w:val="18"/>
                <w:szCs w:val="18"/>
              </w:rPr>
            </w:pPr>
          </w:p>
        </w:tc>
        <w:tc>
          <w:tcPr>
            <w:tcW w:w="2634" w:type="dxa"/>
            <w:vMerge/>
            <w:vAlign w:val="center"/>
          </w:tcPr>
          <w:p w14:paraId="691EC246" w14:textId="77777777" w:rsidR="006D72E3" w:rsidRDefault="006D72E3">
            <w:pPr>
              <w:adjustRightInd w:val="0"/>
              <w:jc w:val="center"/>
              <w:rPr>
                <w:rFonts w:ascii="宋体" w:hAnsi="宋体"/>
                <w:bCs/>
                <w:sz w:val="18"/>
                <w:szCs w:val="18"/>
              </w:rPr>
            </w:pPr>
          </w:p>
        </w:tc>
        <w:tc>
          <w:tcPr>
            <w:tcW w:w="1846" w:type="dxa"/>
            <w:gridSpan w:val="2"/>
            <w:vAlign w:val="center"/>
          </w:tcPr>
          <w:p w14:paraId="5C0FE174" w14:textId="77777777" w:rsidR="006D72E3" w:rsidRDefault="006D72E3">
            <w:pPr>
              <w:adjustRightInd w:val="0"/>
              <w:jc w:val="center"/>
              <w:rPr>
                <w:rFonts w:ascii="宋体" w:hAnsi="宋体"/>
                <w:bCs/>
                <w:sz w:val="18"/>
                <w:szCs w:val="18"/>
              </w:rPr>
            </w:pPr>
          </w:p>
        </w:tc>
        <w:tc>
          <w:tcPr>
            <w:tcW w:w="1557" w:type="dxa"/>
            <w:vAlign w:val="center"/>
          </w:tcPr>
          <w:p w14:paraId="6848F9CD" w14:textId="77777777" w:rsidR="006D72E3" w:rsidRDefault="006D72E3">
            <w:pPr>
              <w:adjustRightInd w:val="0"/>
              <w:jc w:val="center"/>
              <w:rPr>
                <w:rFonts w:ascii="宋体" w:hAnsi="宋体"/>
                <w:bCs/>
                <w:sz w:val="18"/>
                <w:szCs w:val="18"/>
              </w:rPr>
            </w:pPr>
          </w:p>
        </w:tc>
        <w:tc>
          <w:tcPr>
            <w:tcW w:w="1987" w:type="dxa"/>
            <w:gridSpan w:val="2"/>
            <w:vAlign w:val="center"/>
          </w:tcPr>
          <w:p w14:paraId="52A4256F" w14:textId="77777777" w:rsidR="006D72E3" w:rsidRDefault="006D72E3">
            <w:pPr>
              <w:adjustRightInd w:val="0"/>
              <w:jc w:val="center"/>
              <w:rPr>
                <w:rFonts w:ascii="宋体" w:hAnsi="宋体"/>
                <w:bCs/>
                <w:sz w:val="18"/>
                <w:szCs w:val="18"/>
              </w:rPr>
            </w:pPr>
          </w:p>
        </w:tc>
      </w:tr>
      <w:tr w:rsidR="006D72E3" w14:paraId="3C1D579B" w14:textId="77777777">
        <w:trPr>
          <w:cantSplit/>
          <w:trHeight w:val="287"/>
        </w:trPr>
        <w:tc>
          <w:tcPr>
            <w:tcW w:w="1185" w:type="dxa"/>
            <w:vMerge/>
            <w:vAlign w:val="center"/>
          </w:tcPr>
          <w:p w14:paraId="0146A2BD" w14:textId="77777777" w:rsidR="006D72E3" w:rsidRDefault="006D72E3">
            <w:pPr>
              <w:adjustRightInd w:val="0"/>
              <w:jc w:val="center"/>
              <w:rPr>
                <w:rFonts w:ascii="宋体" w:hAnsi="宋体"/>
                <w:bCs/>
                <w:sz w:val="18"/>
                <w:szCs w:val="18"/>
              </w:rPr>
            </w:pPr>
          </w:p>
        </w:tc>
        <w:tc>
          <w:tcPr>
            <w:tcW w:w="2634" w:type="dxa"/>
            <w:vMerge/>
            <w:vAlign w:val="center"/>
          </w:tcPr>
          <w:p w14:paraId="0DDDD1C1" w14:textId="77777777" w:rsidR="006D72E3" w:rsidRDefault="006D72E3">
            <w:pPr>
              <w:adjustRightInd w:val="0"/>
              <w:jc w:val="center"/>
              <w:rPr>
                <w:rFonts w:ascii="宋体" w:hAnsi="宋体"/>
                <w:bCs/>
                <w:sz w:val="18"/>
                <w:szCs w:val="18"/>
              </w:rPr>
            </w:pPr>
          </w:p>
        </w:tc>
        <w:tc>
          <w:tcPr>
            <w:tcW w:w="1846" w:type="dxa"/>
            <w:gridSpan w:val="2"/>
            <w:vAlign w:val="center"/>
          </w:tcPr>
          <w:p w14:paraId="11C48939" w14:textId="77777777" w:rsidR="006D72E3" w:rsidRDefault="006D72E3">
            <w:pPr>
              <w:adjustRightInd w:val="0"/>
              <w:jc w:val="center"/>
              <w:rPr>
                <w:rFonts w:ascii="宋体" w:hAnsi="宋体"/>
                <w:bCs/>
                <w:sz w:val="18"/>
                <w:szCs w:val="18"/>
              </w:rPr>
            </w:pPr>
          </w:p>
        </w:tc>
        <w:tc>
          <w:tcPr>
            <w:tcW w:w="1557" w:type="dxa"/>
            <w:vAlign w:val="center"/>
          </w:tcPr>
          <w:p w14:paraId="3BD0FFD9" w14:textId="77777777" w:rsidR="006D72E3" w:rsidRDefault="006D72E3">
            <w:pPr>
              <w:adjustRightInd w:val="0"/>
              <w:jc w:val="center"/>
              <w:rPr>
                <w:rFonts w:ascii="宋体" w:hAnsi="宋体"/>
                <w:bCs/>
                <w:sz w:val="18"/>
                <w:szCs w:val="18"/>
              </w:rPr>
            </w:pPr>
          </w:p>
        </w:tc>
        <w:tc>
          <w:tcPr>
            <w:tcW w:w="1987" w:type="dxa"/>
            <w:gridSpan w:val="2"/>
            <w:vAlign w:val="center"/>
          </w:tcPr>
          <w:p w14:paraId="5BF40980" w14:textId="77777777" w:rsidR="006D72E3" w:rsidRDefault="006D72E3">
            <w:pPr>
              <w:adjustRightInd w:val="0"/>
              <w:jc w:val="center"/>
              <w:rPr>
                <w:rFonts w:ascii="宋体" w:hAnsi="宋体"/>
                <w:bCs/>
                <w:sz w:val="18"/>
                <w:szCs w:val="18"/>
              </w:rPr>
            </w:pPr>
          </w:p>
        </w:tc>
      </w:tr>
      <w:tr w:rsidR="006D72E3" w14:paraId="39D41AE7" w14:textId="77777777">
        <w:trPr>
          <w:cantSplit/>
          <w:trHeight w:val="287"/>
        </w:trPr>
        <w:tc>
          <w:tcPr>
            <w:tcW w:w="1185" w:type="dxa"/>
            <w:vMerge/>
            <w:vAlign w:val="center"/>
          </w:tcPr>
          <w:p w14:paraId="4CB6A28F" w14:textId="77777777" w:rsidR="006D72E3" w:rsidRDefault="006D72E3">
            <w:pPr>
              <w:adjustRightInd w:val="0"/>
              <w:jc w:val="center"/>
              <w:rPr>
                <w:rFonts w:ascii="宋体" w:hAnsi="宋体"/>
                <w:bCs/>
                <w:sz w:val="18"/>
                <w:szCs w:val="18"/>
              </w:rPr>
            </w:pPr>
          </w:p>
        </w:tc>
        <w:tc>
          <w:tcPr>
            <w:tcW w:w="2634" w:type="dxa"/>
            <w:vMerge/>
            <w:vAlign w:val="center"/>
          </w:tcPr>
          <w:p w14:paraId="15872C35" w14:textId="77777777" w:rsidR="006D72E3" w:rsidRDefault="006D72E3">
            <w:pPr>
              <w:adjustRightInd w:val="0"/>
              <w:jc w:val="center"/>
              <w:rPr>
                <w:rFonts w:ascii="宋体" w:hAnsi="宋体"/>
                <w:bCs/>
                <w:sz w:val="18"/>
                <w:szCs w:val="18"/>
              </w:rPr>
            </w:pPr>
          </w:p>
        </w:tc>
        <w:tc>
          <w:tcPr>
            <w:tcW w:w="1846" w:type="dxa"/>
            <w:gridSpan w:val="2"/>
            <w:vAlign w:val="center"/>
          </w:tcPr>
          <w:p w14:paraId="7DB7A213" w14:textId="77777777" w:rsidR="006D72E3" w:rsidRDefault="006D72E3">
            <w:pPr>
              <w:adjustRightInd w:val="0"/>
              <w:jc w:val="center"/>
              <w:rPr>
                <w:rFonts w:ascii="宋体" w:hAnsi="宋体"/>
                <w:bCs/>
                <w:sz w:val="18"/>
                <w:szCs w:val="18"/>
              </w:rPr>
            </w:pPr>
          </w:p>
        </w:tc>
        <w:tc>
          <w:tcPr>
            <w:tcW w:w="1557" w:type="dxa"/>
            <w:vAlign w:val="center"/>
          </w:tcPr>
          <w:p w14:paraId="08D1B548" w14:textId="77777777" w:rsidR="006D72E3" w:rsidRDefault="006D72E3">
            <w:pPr>
              <w:adjustRightInd w:val="0"/>
              <w:jc w:val="center"/>
              <w:rPr>
                <w:rFonts w:ascii="宋体" w:hAnsi="宋体"/>
                <w:bCs/>
                <w:sz w:val="18"/>
                <w:szCs w:val="18"/>
              </w:rPr>
            </w:pPr>
          </w:p>
        </w:tc>
        <w:tc>
          <w:tcPr>
            <w:tcW w:w="1987" w:type="dxa"/>
            <w:gridSpan w:val="2"/>
            <w:vAlign w:val="center"/>
          </w:tcPr>
          <w:p w14:paraId="702440BA" w14:textId="77777777" w:rsidR="006D72E3" w:rsidRDefault="006D72E3">
            <w:pPr>
              <w:adjustRightInd w:val="0"/>
              <w:jc w:val="center"/>
              <w:rPr>
                <w:rFonts w:ascii="宋体" w:hAnsi="宋体"/>
                <w:bCs/>
                <w:sz w:val="18"/>
                <w:szCs w:val="18"/>
              </w:rPr>
            </w:pPr>
          </w:p>
        </w:tc>
      </w:tr>
      <w:tr w:rsidR="006D72E3" w14:paraId="3A41A84E" w14:textId="77777777">
        <w:trPr>
          <w:cantSplit/>
          <w:trHeight w:val="287"/>
        </w:trPr>
        <w:tc>
          <w:tcPr>
            <w:tcW w:w="1185" w:type="dxa"/>
            <w:vMerge/>
            <w:vAlign w:val="center"/>
          </w:tcPr>
          <w:p w14:paraId="1918E929" w14:textId="77777777" w:rsidR="006D72E3" w:rsidRDefault="006D72E3">
            <w:pPr>
              <w:adjustRightInd w:val="0"/>
              <w:jc w:val="center"/>
              <w:rPr>
                <w:rFonts w:ascii="宋体" w:hAnsi="宋体"/>
                <w:bCs/>
                <w:sz w:val="18"/>
                <w:szCs w:val="18"/>
              </w:rPr>
            </w:pPr>
          </w:p>
        </w:tc>
        <w:tc>
          <w:tcPr>
            <w:tcW w:w="2634" w:type="dxa"/>
            <w:vAlign w:val="center"/>
          </w:tcPr>
          <w:p w14:paraId="6BB58A2E" w14:textId="77777777" w:rsidR="006D72E3" w:rsidRDefault="003B2711">
            <w:pPr>
              <w:adjustRightInd w:val="0"/>
              <w:jc w:val="center"/>
              <w:rPr>
                <w:rFonts w:ascii="宋体" w:hAnsi="宋体"/>
                <w:bCs/>
                <w:sz w:val="18"/>
                <w:szCs w:val="18"/>
              </w:rPr>
            </w:pPr>
            <w:r>
              <w:rPr>
                <w:rFonts w:ascii="宋体" w:hAnsi="宋体" w:hint="eastAsia"/>
                <w:bCs/>
                <w:sz w:val="18"/>
                <w:szCs w:val="18"/>
              </w:rPr>
              <w:t>可靠性用户满意度</w:t>
            </w:r>
          </w:p>
        </w:tc>
        <w:tc>
          <w:tcPr>
            <w:tcW w:w="896" w:type="dxa"/>
            <w:vAlign w:val="center"/>
          </w:tcPr>
          <w:p w14:paraId="2E830112" w14:textId="77777777" w:rsidR="006D72E3" w:rsidRDefault="003B2711">
            <w:pPr>
              <w:adjustRightInd w:val="0"/>
              <w:jc w:val="center"/>
              <w:rPr>
                <w:rFonts w:ascii="宋体" w:hAnsi="宋体"/>
                <w:bCs/>
                <w:sz w:val="18"/>
                <w:szCs w:val="18"/>
              </w:rPr>
            </w:pPr>
            <w:r>
              <w:rPr>
                <w:rFonts w:hAnsi="宋体" w:hint="eastAsia"/>
                <w:bCs/>
                <w:sz w:val="18"/>
                <w:szCs w:val="18"/>
              </w:rPr>
              <w:t>好［</w:t>
            </w:r>
            <w:r>
              <w:rPr>
                <w:rFonts w:hAnsi="宋体" w:hint="eastAsia"/>
                <w:bCs/>
                <w:sz w:val="18"/>
                <w:szCs w:val="18"/>
              </w:rPr>
              <w:t>5</w:t>
            </w:r>
            <w:r>
              <w:rPr>
                <w:rFonts w:hAnsi="宋体" w:hint="eastAsia"/>
                <w:bCs/>
                <w:sz w:val="18"/>
                <w:szCs w:val="18"/>
              </w:rPr>
              <w:t>］</w:t>
            </w:r>
          </w:p>
        </w:tc>
        <w:tc>
          <w:tcPr>
            <w:tcW w:w="950" w:type="dxa"/>
            <w:vAlign w:val="center"/>
          </w:tcPr>
          <w:p w14:paraId="72CCDAD7" w14:textId="77777777" w:rsidR="006D72E3" w:rsidRDefault="003B2711">
            <w:pPr>
              <w:adjustRightInd w:val="0"/>
              <w:ind w:leftChars="-60" w:hangingChars="70" w:hanging="126"/>
              <w:jc w:val="center"/>
              <w:rPr>
                <w:rFonts w:ascii="宋体" w:hAnsi="宋体"/>
                <w:bCs/>
                <w:sz w:val="18"/>
                <w:szCs w:val="18"/>
              </w:rPr>
            </w:pPr>
            <w:r>
              <w:rPr>
                <w:rFonts w:hAnsi="宋体" w:hint="eastAsia"/>
                <w:bCs/>
                <w:sz w:val="18"/>
                <w:szCs w:val="18"/>
              </w:rPr>
              <w:t>较好［</w:t>
            </w:r>
            <w:r>
              <w:rPr>
                <w:rFonts w:hAnsi="宋体" w:hint="eastAsia"/>
                <w:bCs/>
                <w:sz w:val="18"/>
                <w:szCs w:val="18"/>
              </w:rPr>
              <w:t>4</w:t>
            </w:r>
            <w:r>
              <w:rPr>
                <w:rFonts w:hAnsi="宋体" w:hint="eastAsia"/>
                <w:bCs/>
                <w:sz w:val="18"/>
                <w:szCs w:val="18"/>
              </w:rPr>
              <w:t>］</w:t>
            </w:r>
          </w:p>
        </w:tc>
        <w:tc>
          <w:tcPr>
            <w:tcW w:w="1557" w:type="dxa"/>
            <w:vAlign w:val="center"/>
          </w:tcPr>
          <w:p w14:paraId="37F45900" w14:textId="77777777" w:rsidR="006D72E3" w:rsidRDefault="003B2711">
            <w:pPr>
              <w:adjustRightInd w:val="0"/>
              <w:jc w:val="center"/>
              <w:rPr>
                <w:rFonts w:ascii="宋体" w:hAnsi="宋体"/>
                <w:bCs/>
                <w:sz w:val="18"/>
                <w:szCs w:val="18"/>
              </w:rPr>
            </w:pPr>
            <w:r>
              <w:rPr>
                <w:rFonts w:hAnsi="宋体" w:hint="eastAsia"/>
                <w:bCs/>
                <w:sz w:val="18"/>
                <w:szCs w:val="18"/>
              </w:rPr>
              <w:t>中［</w:t>
            </w:r>
            <w:r>
              <w:rPr>
                <w:rFonts w:hAnsi="宋体" w:hint="eastAsia"/>
                <w:bCs/>
                <w:sz w:val="18"/>
                <w:szCs w:val="18"/>
              </w:rPr>
              <w:t>3</w:t>
            </w:r>
            <w:r>
              <w:rPr>
                <w:rFonts w:hAnsi="宋体" w:hint="eastAsia"/>
                <w:bCs/>
                <w:sz w:val="18"/>
                <w:szCs w:val="18"/>
              </w:rPr>
              <w:t>］</w:t>
            </w:r>
          </w:p>
        </w:tc>
        <w:tc>
          <w:tcPr>
            <w:tcW w:w="1137" w:type="dxa"/>
            <w:vAlign w:val="center"/>
          </w:tcPr>
          <w:p w14:paraId="3407283F" w14:textId="77777777" w:rsidR="006D72E3" w:rsidRDefault="003B2711">
            <w:pPr>
              <w:adjustRightInd w:val="0"/>
              <w:jc w:val="center"/>
              <w:rPr>
                <w:rFonts w:ascii="宋体" w:hAnsi="宋体"/>
                <w:bCs/>
                <w:sz w:val="18"/>
                <w:szCs w:val="18"/>
              </w:rPr>
            </w:pPr>
            <w:r>
              <w:rPr>
                <w:rFonts w:hAnsi="宋体" w:hint="eastAsia"/>
                <w:bCs/>
                <w:sz w:val="18"/>
                <w:szCs w:val="18"/>
              </w:rPr>
              <w:t>较差［</w:t>
            </w:r>
            <w:r>
              <w:rPr>
                <w:rFonts w:hAnsi="宋体" w:hint="eastAsia"/>
                <w:bCs/>
                <w:sz w:val="18"/>
                <w:szCs w:val="18"/>
              </w:rPr>
              <w:t>2</w:t>
            </w:r>
            <w:r>
              <w:rPr>
                <w:rFonts w:hAnsi="宋体" w:hint="eastAsia"/>
                <w:bCs/>
                <w:sz w:val="18"/>
                <w:szCs w:val="18"/>
              </w:rPr>
              <w:t>］</w:t>
            </w:r>
          </w:p>
        </w:tc>
        <w:tc>
          <w:tcPr>
            <w:tcW w:w="850" w:type="dxa"/>
            <w:vAlign w:val="center"/>
          </w:tcPr>
          <w:p w14:paraId="119FCB29" w14:textId="77777777" w:rsidR="006D72E3" w:rsidRDefault="003B2711">
            <w:pPr>
              <w:adjustRightInd w:val="0"/>
              <w:jc w:val="center"/>
              <w:rPr>
                <w:rFonts w:ascii="宋体" w:hAnsi="宋体"/>
                <w:bCs/>
                <w:sz w:val="18"/>
                <w:szCs w:val="18"/>
              </w:rPr>
            </w:pPr>
            <w:r>
              <w:rPr>
                <w:rFonts w:hAnsi="宋体" w:hint="eastAsia"/>
                <w:bCs/>
                <w:sz w:val="18"/>
                <w:szCs w:val="18"/>
              </w:rPr>
              <w:t>差［</w:t>
            </w:r>
            <w:r>
              <w:rPr>
                <w:rFonts w:hAnsi="宋体" w:hint="eastAsia"/>
                <w:bCs/>
                <w:sz w:val="18"/>
                <w:szCs w:val="18"/>
              </w:rPr>
              <w:t>1</w:t>
            </w:r>
            <w:r>
              <w:rPr>
                <w:rFonts w:hAnsi="宋体" w:hint="eastAsia"/>
                <w:bCs/>
                <w:sz w:val="18"/>
                <w:szCs w:val="18"/>
              </w:rPr>
              <w:t>］</w:t>
            </w:r>
          </w:p>
        </w:tc>
      </w:tr>
      <w:tr w:rsidR="006D72E3" w14:paraId="6317ECCF" w14:textId="77777777">
        <w:trPr>
          <w:cantSplit/>
          <w:trHeight w:val="287"/>
        </w:trPr>
        <w:tc>
          <w:tcPr>
            <w:tcW w:w="3819" w:type="dxa"/>
            <w:gridSpan w:val="2"/>
            <w:vMerge w:val="restart"/>
            <w:vAlign w:val="center"/>
          </w:tcPr>
          <w:p w14:paraId="03E28BF6" w14:textId="77777777" w:rsidR="006D72E3" w:rsidRDefault="003B2711">
            <w:pPr>
              <w:pStyle w:val="af7"/>
              <w:jc w:val="center"/>
              <w:rPr>
                <w:rFonts w:hAnsi="宋体" w:cs="Courier New"/>
                <w:sz w:val="18"/>
                <w:szCs w:val="18"/>
                <w:lang w:val="en-US"/>
              </w:rPr>
            </w:pPr>
            <w:r>
              <w:rPr>
                <w:rFonts w:hAnsi="宋体" w:cs="Courier New" w:hint="eastAsia"/>
                <w:sz w:val="18"/>
                <w:szCs w:val="18"/>
                <w:lang w:val="en-US"/>
              </w:rPr>
              <w:t>调查方式</w:t>
            </w:r>
          </w:p>
        </w:tc>
        <w:tc>
          <w:tcPr>
            <w:tcW w:w="1846" w:type="dxa"/>
            <w:gridSpan w:val="2"/>
            <w:vAlign w:val="center"/>
          </w:tcPr>
          <w:p w14:paraId="252004C1" w14:textId="77777777" w:rsidR="006D72E3" w:rsidRDefault="003B2711">
            <w:pPr>
              <w:pStyle w:val="af7"/>
              <w:jc w:val="center"/>
              <w:rPr>
                <w:rFonts w:hAnsi="宋体" w:cs="Courier New"/>
                <w:sz w:val="18"/>
                <w:szCs w:val="18"/>
                <w:lang w:val="en-US"/>
              </w:rPr>
            </w:pPr>
            <w:r>
              <w:rPr>
                <w:rFonts w:hAnsi="宋体" w:hint="eastAsia"/>
                <w:bCs/>
                <w:sz w:val="18"/>
                <w:szCs w:val="18"/>
                <w:lang w:val="en-US"/>
              </w:rPr>
              <w:t>□ 实地  □ 信函</w:t>
            </w:r>
          </w:p>
        </w:tc>
        <w:tc>
          <w:tcPr>
            <w:tcW w:w="2694" w:type="dxa"/>
            <w:gridSpan w:val="2"/>
            <w:vAlign w:val="center"/>
          </w:tcPr>
          <w:p w14:paraId="58633648" w14:textId="77777777" w:rsidR="006D72E3" w:rsidRDefault="003B2711">
            <w:pPr>
              <w:pStyle w:val="af7"/>
              <w:jc w:val="center"/>
              <w:rPr>
                <w:rFonts w:hAnsi="宋体" w:cs="Courier New"/>
                <w:sz w:val="18"/>
                <w:szCs w:val="18"/>
                <w:lang w:val="en-US"/>
              </w:rPr>
            </w:pPr>
            <w:r>
              <w:rPr>
                <w:rFonts w:hAnsi="宋体" w:cs="Courier New" w:hint="eastAsia"/>
                <w:sz w:val="18"/>
                <w:szCs w:val="18"/>
                <w:lang w:val="en-US"/>
              </w:rPr>
              <w:t>用户签字</w:t>
            </w:r>
          </w:p>
        </w:tc>
        <w:tc>
          <w:tcPr>
            <w:tcW w:w="850" w:type="dxa"/>
            <w:vAlign w:val="center"/>
          </w:tcPr>
          <w:p w14:paraId="71263DA6" w14:textId="77777777" w:rsidR="006D72E3" w:rsidRDefault="006D72E3">
            <w:pPr>
              <w:pStyle w:val="af7"/>
              <w:jc w:val="center"/>
              <w:rPr>
                <w:rFonts w:hAnsi="宋体" w:cs="Courier New"/>
                <w:sz w:val="18"/>
                <w:szCs w:val="18"/>
                <w:lang w:val="en-US"/>
              </w:rPr>
            </w:pPr>
          </w:p>
        </w:tc>
      </w:tr>
      <w:tr w:rsidR="006D72E3" w14:paraId="68F62130" w14:textId="77777777">
        <w:trPr>
          <w:cantSplit/>
          <w:trHeight w:val="287"/>
        </w:trPr>
        <w:tc>
          <w:tcPr>
            <w:tcW w:w="3819" w:type="dxa"/>
            <w:gridSpan w:val="2"/>
            <w:vMerge/>
            <w:vAlign w:val="center"/>
          </w:tcPr>
          <w:p w14:paraId="27E4A36F" w14:textId="77777777" w:rsidR="006D72E3" w:rsidRDefault="006D72E3">
            <w:pPr>
              <w:pStyle w:val="af7"/>
              <w:jc w:val="center"/>
              <w:rPr>
                <w:rFonts w:hAnsi="宋体" w:cs="Courier New"/>
                <w:sz w:val="18"/>
                <w:szCs w:val="18"/>
                <w:lang w:val="en-US"/>
              </w:rPr>
            </w:pPr>
          </w:p>
        </w:tc>
        <w:tc>
          <w:tcPr>
            <w:tcW w:w="1846" w:type="dxa"/>
            <w:gridSpan w:val="2"/>
            <w:vAlign w:val="center"/>
          </w:tcPr>
          <w:p w14:paraId="095E91D3" w14:textId="77777777" w:rsidR="006D72E3" w:rsidRDefault="003B2711">
            <w:pPr>
              <w:pStyle w:val="af7"/>
              <w:jc w:val="center"/>
              <w:rPr>
                <w:rFonts w:hAnsi="宋体"/>
                <w:bCs/>
                <w:sz w:val="18"/>
                <w:szCs w:val="18"/>
                <w:lang w:val="en-US"/>
              </w:rPr>
            </w:pPr>
            <w:r>
              <w:rPr>
                <w:rFonts w:hAnsi="宋体" w:hint="eastAsia"/>
                <w:bCs/>
                <w:sz w:val="18"/>
                <w:szCs w:val="18"/>
                <w:lang w:val="en-US"/>
              </w:rPr>
              <w:t>□ 视频（电话）</w:t>
            </w:r>
          </w:p>
        </w:tc>
        <w:tc>
          <w:tcPr>
            <w:tcW w:w="2694" w:type="dxa"/>
            <w:gridSpan w:val="2"/>
            <w:vAlign w:val="center"/>
          </w:tcPr>
          <w:p w14:paraId="0C0CFD7C" w14:textId="77777777" w:rsidR="006D72E3" w:rsidRDefault="003B2711">
            <w:pPr>
              <w:pStyle w:val="af7"/>
              <w:jc w:val="center"/>
              <w:rPr>
                <w:rFonts w:hAnsi="宋体" w:cs="Courier New"/>
                <w:sz w:val="18"/>
                <w:szCs w:val="18"/>
                <w:lang w:val="en-US"/>
              </w:rPr>
            </w:pPr>
            <w:r>
              <w:rPr>
                <w:rFonts w:hAnsi="宋体" w:cs="Courier New" w:hint="eastAsia"/>
                <w:sz w:val="18"/>
                <w:szCs w:val="18"/>
                <w:lang w:val="en-US"/>
              </w:rPr>
              <w:t>主叫电话号码</w:t>
            </w:r>
          </w:p>
        </w:tc>
        <w:tc>
          <w:tcPr>
            <w:tcW w:w="850" w:type="dxa"/>
            <w:vAlign w:val="center"/>
          </w:tcPr>
          <w:p w14:paraId="69652981" w14:textId="77777777" w:rsidR="006D72E3" w:rsidRDefault="006D72E3">
            <w:pPr>
              <w:pStyle w:val="af7"/>
              <w:jc w:val="center"/>
              <w:rPr>
                <w:rFonts w:hAnsi="宋体" w:cs="Courier New"/>
                <w:sz w:val="18"/>
                <w:szCs w:val="18"/>
                <w:lang w:val="en-US"/>
              </w:rPr>
            </w:pPr>
          </w:p>
        </w:tc>
      </w:tr>
      <w:tr w:rsidR="006D72E3" w14:paraId="2CBF3F12" w14:textId="77777777">
        <w:trPr>
          <w:cantSplit/>
          <w:trHeight w:val="287"/>
        </w:trPr>
        <w:tc>
          <w:tcPr>
            <w:tcW w:w="9209" w:type="dxa"/>
            <w:gridSpan w:val="7"/>
            <w:vAlign w:val="center"/>
          </w:tcPr>
          <w:p w14:paraId="45641AC9" w14:textId="77777777" w:rsidR="006D72E3" w:rsidRDefault="003B2711">
            <w:pPr>
              <w:pStyle w:val="aff3"/>
              <w:ind w:firstLineChars="0" w:firstLine="0"/>
              <w:rPr>
                <w:rFonts w:hAnsi="宋体"/>
                <w:sz w:val="18"/>
                <w:szCs w:val="18"/>
              </w:rPr>
            </w:pPr>
            <w:r>
              <w:rPr>
                <w:rFonts w:ascii="黑体" w:eastAsia="黑体" w:hAnsi="宋体" w:hint="eastAsia"/>
                <w:bCs/>
                <w:sz w:val="18"/>
                <w:szCs w:val="18"/>
              </w:rPr>
              <w:t>注1：</w:t>
            </w:r>
            <w:r>
              <w:rPr>
                <w:rFonts w:hAnsi="宋体" w:cs="Courier New" w:hint="eastAsia"/>
                <w:sz w:val="18"/>
                <w:szCs w:val="18"/>
              </w:rPr>
              <w:t>调查内容有选项的，在所选项上划“√”；</w:t>
            </w:r>
            <w:r>
              <w:rPr>
                <w:rFonts w:hAnsi="宋体" w:hint="eastAsia"/>
                <w:sz w:val="18"/>
                <w:szCs w:val="18"/>
              </w:rPr>
              <w:t>调查方式为实地、信函调查时，用户应签字。</w:t>
            </w:r>
            <w:r>
              <w:rPr>
                <w:rFonts w:hAnsi="宋体" w:hint="eastAsia"/>
                <w:kern w:val="2"/>
                <w:sz w:val="18"/>
                <w:szCs w:val="18"/>
              </w:rPr>
              <w:t>调查方式为视频（电话）时，</w:t>
            </w:r>
            <w:r>
              <w:rPr>
                <w:rFonts w:hAnsi="宋体" w:hint="eastAsia"/>
                <w:sz w:val="18"/>
                <w:szCs w:val="18"/>
              </w:rPr>
              <w:t>记录主叫电话号码。</w:t>
            </w:r>
          </w:p>
          <w:p w14:paraId="2164A29E" w14:textId="77777777" w:rsidR="006D72E3" w:rsidRDefault="003B2711">
            <w:pPr>
              <w:adjustRightInd w:val="0"/>
              <w:jc w:val="left"/>
              <w:rPr>
                <w:rFonts w:ascii="宋体" w:hAnsi="宋体"/>
                <w:bCs/>
                <w:sz w:val="18"/>
                <w:szCs w:val="18"/>
              </w:rPr>
            </w:pPr>
            <w:r>
              <w:rPr>
                <w:rFonts w:ascii="黑体" w:eastAsia="黑体" w:hAnsi="黑体" w:hint="eastAsia"/>
                <w:bCs/>
                <w:sz w:val="18"/>
                <w:szCs w:val="18"/>
              </w:rPr>
              <w:t>注2：</w:t>
            </w:r>
            <w:r>
              <w:rPr>
                <w:rFonts w:ascii="宋体" w:hAnsi="宋体" w:hint="eastAsia"/>
                <w:sz w:val="18"/>
                <w:szCs w:val="18"/>
              </w:rPr>
              <w:t>故障级别由鉴定人员根据故障情况填写。</w:t>
            </w:r>
          </w:p>
        </w:tc>
      </w:tr>
    </w:tbl>
    <w:p w14:paraId="3FE36DCE" w14:textId="77777777" w:rsidR="006D72E3" w:rsidRDefault="006D72E3">
      <w:pPr>
        <w:adjustRightInd w:val="0"/>
        <w:snapToGrid w:val="0"/>
        <w:rPr>
          <w:bCs/>
          <w:szCs w:val="21"/>
        </w:rPr>
      </w:pPr>
    </w:p>
    <w:p w14:paraId="12F850A1" w14:textId="77777777" w:rsidR="006D72E3" w:rsidRDefault="006D72E3">
      <w:pPr>
        <w:pStyle w:val="a7"/>
        <w:numPr>
          <w:ilvl w:val="0"/>
          <w:numId w:val="0"/>
        </w:numPr>
        <w:tabs>
          <w:tab w:val="clear" w:pos="6405"/>
        </w:tabs>
        <w:spacing w:before="0" w:after="0"/>
      </w:pPr>
    </w:p>
    <w:p w14:paraId="5B39ED54" w14:textId="77777777" w:rsidR="006D72E3" w:rsidRDefault="003B2711">
      <w:pPr>
        <w:pStyle w:val="affff4"/>
        <w:framePr w:wrap="around" w:hAnchor="page" w:x="4416" w:y="1"/>
      </w:pPr>
      <w:r>
        <w:t>_________________________________</w:t>
      </w:r>
    </w:p>
    <w:p w14:paraId="58529C3C" w14:textId="77777777" w:rsidR="006D72E3" w:rsidRDefault="006D72E3">
      <w:pPr>
        <w:adjustRightInd w:val="0"/>
        <w:snapToGrid w:val="0"/>
        <w:rPr>
          <w:bCs/>
          <w:szCs w:val="21"/>
        </w:rPr>
      </w:pPr>
    </w:p>
    <w:sectPr w:rsidR="006D72E3">
      <w:headerReference w:type="even" r:id="rId25"/>
      <w:footerReference w:type="even" r:id="rId26"/>
      <w:footerReference w:type="default" r:id="rId27"/>
      <w:pgSz w:w="11907" w:h="16839"/>
      <w:pgMar w:top="1418" w:right="1134" w:bottom="1134" w:left="1418" w:header="1021" w:footer="1021" w:gutter="0"/>
      <w:pgNumType w:start="1"/>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5ACF19" w14:textId="77777777" w:rsidR="0090367D" w:rsidRDefault="0090367D">
      <w:r>
        <w:separator/>
      </w:r>
    </w:p>
  </w:endnote>
  <w:endnote w:type="continuationSeparator" w:id="0">
    <w:p w14:paraId="22C88067" w14:textId="77777777" w:rsidR="0090367D" w:rsidRDefault="00903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Times New Roman”“">
    <w:altName w:val="宋体"/>
    <w:charset w:val="86"/>
    <w:family w:val="roman"/>
    <w:pitch w:val="default"/>
    <w:sig w:usb0="00000000" w:usb1="0000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E8F4E8" w14:textId="77777777" w:rsidR="006D72E3" w:rsidRDefault="003B2711">
    <w:pPr>
      <w:pStyle w:val="af9"/>
      <w:framePr w:wrap="around" w:vAnchor="text" w:hAnchor="page" w:x="1471" w:y="80"/>
      <w:rPr>
        <w:rStyle w:val="aff"/>
        <w:rFonts w:ascii="宋体" w:hAnsi="宋体"/>
      </w:rPr>
    </w:pPr>
    <w:r>
      <w:rPr>
        <w:rFonts w:ascii="宋体" w:hAnsi="宋体"/>
      </w:rPr>
      <w:fldChar w:fldCharType="begin"/>
    </w:r>
    <w:r>
      <w:rPr>
        <w:rStyle w:val="aff"/>
        <w:rFonts w:ascii="宋体" w:hAnsi="宋体"/>
      </w:rPr>
      <w:instrText xml:space="preserve">PAGE  </w:instrText>
    </w:r>
    <w:r>
      <w:rPr>
        <w:rFonts w:ascii="宋体" w:hAnsi="宋体"/>
      </w:rPr>
      <w:fldChar w:fldCharType="separate"/>
    </w:r>
    <w:r w:rsidR="008B4DB5">
      <w:rPr>
        <w:rStyle w:val="aff"/>
        <w:rFonts w:ascii="宋体" w:hAnsi="宋体"/>
        <w:noProof/>
      </w:rPr>
      <w:t>II</w:t>
    </w:r>
    <w:r>
      <w:rPr>
        <w:rFonts w:ascii="宋体" w:hAnsi="宋体"/>
      </w:rPr>
      <w:fldChar w:fldCharType="end"/>
    </w:r>
  </w:p>
  <w:p w14:paraId="2708639D" w14:textId="77777777" w:rsidR="006D72E3" w:rsidRDefault="006D72E3">
    <w:pPr>
      <w:pStyle w:val="af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3AFF16" w14:textId="77777777" w:rsidR="006D72E3" w:rsidRDefault="003B2711">
    <w:pPr>
      <w:pStyle w:val="affd"/>
      <w:rPr>
        <w:rStyle w:val="aff"/>
      </w:rPr>
    </w:pPr>
    <w:r>
      <w:fldChar w:fldCharType="begin"/>
    </w:r>
    <w:r>
      <w:rPr>
        <w:rStyle w:val="aff"/>
      </w:rPr>
      <w:instrText xml:space="preserve">PAGE  </w:instrText>
    </w:r>
    <w:r>
      <w:fldChar w:fldCharType="separate"/>
    </w:r>
    <w:r>
      <w:rPr>
        <w:rStyle w:val="aff"/>
      </w:rPr>
      <w:t>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221B65" w14:textId="77777777" w:rsidR="006D72E3" w:rsidRDefault="006D72E3">
    <w:pPr>
      <w:pStyle w:val="affd"/>
      <w:spacing w:before="0"/>
      <w:rPr>
        <w:rStyle w:val="aff"/>
        <w:rFonts w:ascii="宋体" w:hAnsi="宋体"/>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0C9C30" w14:textId="77777777" w:rsidR="006D72E3" w:rsidRDefault="003B2711">
    <w:pPr>
      <w:pStyle w:val="affd"/>
      <w:spacing w:before="0"/>
      <w:rPr>
        <w:rStyle w:val="aff"/>
        <w:rFonts w:ascii="宋体" w:hAnsi="宋体"/>
      </w:rPr>
    </w:pPr>
    <w:r>
      <w:rPr>
        <w:rFonts w:ascii="宋体" w:hAnsi="宋体"/>
      </w:rPr>
      <w:fldChar w:fldCharType="begin"/>
    </w:r>
    <w:r>
      <w:rPr>
        <w:rStyle w:val="aff"/>
        <w:rFonts w:ascii="宋体" w:hAnsi="宋体"/>
      </w:rPr>
      <w:instrText xml:space="preserve">PAGE  </w:instrText>
    </w:r>
    <w:r>
      <w:rPr>
        <w:rFonts w:ascii="宋体" w:hAnsi="宋体"/>
      </w:rPr>
      <w:fldChar w:fldCharType="separate"/>
    </w:r>
    <w:r w:rsidR="008B4DB5">
      <w:rPr>
        <w:rStyle w:val="aff"/>
        <w:rFonts w:ascii="宋体" w:hAnsi="宋体"/>
        <w:noProof/>
      </w:rPr>
      <w:t>I</w:t>
    </w:r>
    <w:r>
      <w:rPr>
        <w:rFonts w:ascii="宋体" w:hAnsi="宋体"/>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2688CD" w14:textId="77777777" w:rsidR="006D72E3" w:rsidRDefault="003B2711">
    <w:pPr>
      <w:pStyle w:val="affd"/>
      <w:rPr>
        <w:rStyle w:val="aff"/>
      </w:rPr>
    </w:pPr>
    <w:r>
      <w:fldChar w:fldCharType="begin"/>
    </w:r>
    <w:r>
      <w:rPr>
        <w:rStyle w:val="aff"/>
      </w:rPr>
      <w:instrText xml:space="preserve">PAGE  </w:instrText>
    </w:r>
    <w:r>
      <w:fldChar w:fldCharType="separate"/>
    </w:r>
    <w:r>
      <w:rPr>
        <w:rStyle w:val="aff"/>
      </w:rPr>
      <w:t>III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5CD2EC" w14:textId="77777777" w:rsidR="006D72E3" w:rsidRDefault="003B2711">
    <w:pPr>
      <w:pStyle w:val="af9"/>
      <w:framePr w:wrap="around" w:vAnchor="text" w:hAnchor="page" w:x="1419" w:y="5"/>
      <w:rPr>
        <w:rStyle w:val="aff"/>
        <w:rFonts w:ascii="宋体" w:hAnsi="宋体"/>
      </w:rPr>
    </w:pPr>
    <w:r>
      <w:rPr>
        <w:rFonts w:ascii="宋体" w:hAnsi="宋体"/>
      </w:rPr>
      <w:fldChar w:fldCharType="begin"/>
    </w:r>
    <w:r>
      <w:rPr>
        <w:rStyle w:val="aff"/>
        <w:rFonts w:ascii="宋体" w:hAnsi="宋体"/>
      </w:rPr>
      <w:instrText xml:space="preserve">PAGE  </w:instrText>
    </w:r>
    <w:r>
      <w:rPr>
        <w:rFonts w:ascii="宋体" w:hAnsi="宋体"/>
      </w:rPr>
      <w:fldChar w:fldCharType="separate"/>
    </w:r>
    <w:r w:rsidR="008B4DB5">
      <w:rPr>
        <w:rStyle w:val="aff"/>
        <w:rFonts w:ascii="宋体" w:hAnsi="宋体"/>
        <w:noProof/>
      </w:rPr>
      <w:t>2</w:t>
    </w:r>
    <w:r>
      <w:rPr>
        <w:rFonts w:ascii="宋体" w:hAnsi="宋体"/>
      </w:rPr>
      <w:fldChar w:fldCharType="end"/>
    </w:r>
  </w:p>
  <w:p w14:paraId="45148745" w14:textId="77777777" w:rsidR="006D72E3" w:rsidRDefault="006D72E3">
    <w:pPr>
      <w:pStyle w:val="af9"/>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2C3FFB" w14:textId="77777777" w:rsidR="006D72E3" w:rsidRDefault="003B2711">
    <w:pPr>
      <w:pStyle w:val="affd"/>
      <w:spacing w:before="0"/>
      <w:rPr>
        <w:rStyle w:val="aff"/>
        <w:rFonts w:ascii="宋体" w:hAnsi="宋体"/>
      </w:rPr>
    </w:pPr>
    <w:r>
      <w:rPr>
        <w:rFonts w:ascii="宋体" w:hAnsi="宋体"/>
      </w:rPr>
      <w:fldChar w:fldCharType="begin"/>
    </w:r>
    <w:r>
      <w:rPr>
        <w:rStyle w:val="aff"/>
        <w:rFonts w:ascii="宋体" w:hAnsi="宋体"/>
      </w:rPr>
      <w:instrText xml:space="preserve">PAGE  </w:instrText>
    </w:r>
    <w:r>
      <w:rPr>
        <w:rFonts w:ascii="宋体" w:hAnsi="宋体"/>
      </w:rPr>
      <w:fldChar w:fldCharType="separate"/>
    </w:r>
    <w:r w:rsidR="008B4DB5">
      <w:rPr>
        <w:rStyle w:val="aff"/>
        <w:rFonts w:ascii="宋体" w:hAnsi="宋体"/>
        <w:noProof/>
      </w:rPr>
      <w:t>1</w:t>
    </w:r>
    <w:r>
      <w:rPr>
        <w:rFonts w:ascii="宋体" w:hAnsi="宋体"/>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2CEF2A" w14:textId="77777777" w:rsidR="0090367D" w:rsidRDefault="0090367D">
      <w:r>
        <w:separator/>
      </w:r>
    </w:p>
  </w:footnote>
  <w:footnote w:type="continuationSeparator" w:id="0">
    <w:p w14:paraId="2CA29B40" w14:textId="77777777" w:rsidR="0090367D" w:rsidRDefault="009036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E9AD5D" w14:textId="77777777" w:rsidR="006D72E3" w:rsidRDefault="003B2711">
    <w:pPr>
      <w:pStyle w:val="affff"/>
      <w:jc w:val="both"/>
    </w:pPr>
    <w:r>
      <w:rPr>
        <w:rFonts w:hint="eastAsia"/>
      </w:rPr>
      <w:t xml:space="preserve">DG/T </w:t>
    </w:r>
    <w:r>
      <w:rPr>
        <w:rFonts w:hint="eastAsia"/>
      </w:rPr>
      <w:t>×××</w:t>
    </w:r>
    <w:r>
      <w:t>—</w:t>
    </w:r>
    <w:r>
      <w:rPr>
        <w:rFonts w:hint="eastAsia"/>
      </w:rPr>
      <w:t>2006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7733D2" w14:textId="77777777" w:rsidR="006D72E3" w:rsidRDefault="003B2711">
    <w:pPr>
      <w:pStyle w:val="affff"/>
    </w:pPr>
    <w:r>
      <w:t>DB××/T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7D715B" w14:textId="77777777" w:rsidR="006D72E3" w:rsidRDefault="003B2711">
    <w:pPr>
      <w:pStyle w:val="affff8"/>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7DB821" w14:textId="77777777" w:rsidR="006D72E3" w:rsidRDefault="006D72E3">
    <w:pPr>
      <w:pStyle w:val="affff"/>
      <w:spacing w:after="0"/>
      <w:rPr>
        <w:rFonts w:ascii="黑体" w:eastAsia="黑体" w:hAnsi="黑体"/>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91D93F" w14:textId="0F4CB57B" w:rsidR="006D72E3" w:rsidRDefault="00955045">
    <w:pPr>
      <w:pStyle w:val="affff"/>
      <w:spacing w:after="0"/>
      <w:rPr>
        <w:rFonts w:ascii="黑体" w:eastAsia="黑体" w:hAnsi="黑体"/>
      </w:rPr>
    </w:pPr>
    <w:r w:rsidRPr="00955045">
      <w:rPr>
        <w:rFonts w:ascii="黑体" w:eastAsia="黑体" w:hAnsi="黑体" w:hint="eastAsia"/>
      </w:rPr>
      <w:t>DG/T XXX</w:t>
    </w:r>
    <w:r w:rsidRPr="00955045">
      <w:rPr>
        <w:rFonts w:ascii="黑体" w:eastAsia="黑体" w:hAnsi="黑体" w:hint="eastAsia"/>
      </w:rPr>
      <w:t>－</w:t>
    </w:r>
    <w:r w:rsidR="00BF7B48">
      <w:rPr>
        <w:rFonts w:ascii="黑体" w:eastAsia="黑体" w:hAnsi="黑体" w:hint="eastAsia"/>
      </w:rPr>
      <w:t>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1F6FF3" w14:textId="51840006" w:rsidR="006D72E3" w:rsidRDefault="003B2711">
    <w:pPr>
      <w:pStyle w:val="affff"/>
      <w:spacing w:after="0"/>
      <w:jc w:val="left"/>
      <w:rPr>
        <w:rFonts w:ascii="黑体" w:eastAsia="黑体" w:hAnsi="黑体"/>
      </w:rPr>
    </w:pPr>
    <w:r>
      <w:rPr>
        <w:rFonts w:ascii="黑体" w:eastAsia="黑体" w:hAnsi="黑体" w:hint="eastAsia"/>
      </w:rPr>
      <w:t xml:space="preserve">DG/T </w:t>
    </w:r>
    <w:r w:rsidR="00BF7B48">
      <w:rPr>
        <w:rFonts w:ascii="黑体" w:eastAsia="黑体" w:hAnsi="黑体" w:hint="eastAsia"/>
      </w:rPr>
      <w:t>XXX</w:t>
    </w:r>
    <w:r>
      <w:rPr>
        <w:rFonts w:ascii="黑体" w:eastAsia="黑体" w:hAnsi="黑体" w:hint="eastAsia"/>
      </w:rPr>
      <w:t>―</w:t>
    </w:r>
    <w:r w:rsidR="00BF7B48">
      <w:rPr>
        <w:rFonts w:ascii="黑体" w:eastAsia="黑体" w:hAnsi="黑体" w:hint="eastAsia"/>
      </w:rPr>
      <w:t>XXXX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8D15D" w14:textId="17BE7884" w:rsidR="006D72E3" w:rsidRDefault="00955045">
    <w:pPr>
      <w:pStyle w:val="affff"/>
      <w:spacing w:after="0"/>
      <w:jc w:val="both"/>
      <w:rPr>
        <w:rFonts w:ascii="黑体" w:eastAsia="黑体" w:hAnsi="宋体"/>
      </w:rPr>
    </w:pPr>
    <w:r w:rsidRPr="00955045">
      <w:rPr>
        <w:rFonts w:ascii="黑体" w:eastAsia="黑体" w:hAnsi="宋体" w:hint="eastAsia"/>
      </w:rPr>
      <w:t>DG/T XXX</w:t>
    </w:r>
    <w:r w:rsidRPr="00955045">
      <w:rPr>
        <w:rFonts w:ascii="黑体" w:eastAsia="黑体" w:hAnsi="宋体" w:hint="eastAsia"/>
      </w:rPr>
      <w:t>－</w:t>
    </w:r>
    <w:r w:rsidR="00BF7B48">
      <w:rPr>
        <w:rFonts w:ascii="黑体" w:eastAsia="黑体" w:hAnsi="宋体" w:hint="eastAsia"/>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A6108"/>
    <w:multiLevelType w:val="multilevel"/>
    <w:tmpl w:val="008A6108"/>
    <w:lvl w:ilvl="0">
      <w:start w:val="1"/>
      <w:numFmt w:val="decimal"/>
      <w:lvlText w:val="5.4.2.%1"/>
      <w:lvlJc w:val="left"/>
      <w:pPr>
        <w:ind w:left="420" w:hanging="420"/>
      </w:pPr>
      <w:rPr>
        <w:rFonts w:ascii="黑体" w:eastAsia="黑体" w:hAnsi="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AE367E9"/>
    <w:multiLevelType w:val="multilevel"/>
    <w:tmpl w:val="0AE367E9"/>
    <w:lvl w:ilvl="0">
      <w:start w:val="1"/>
      <w:numFmt w:val="none"/>
      <w:pStyle w:val="a"/>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1C4237AB"/>
    <w:multiLevelType w:val="multilevel"/>
    <w:tmpl w:val="1C4237AB"/>
    <w:lvl w:ilvl="0">
      <w:start w:val="1"/>
      <w:numFmt w:val="decimal"/>
      <w:lvlText w:val="5.2.2.%1"/>
      <w:lvlJc w:val="left"/>
      <w:pPr>
        <w:ind w:left="420" w:hanging="420"/>
      </w:pPr>
      <w:rPr>
        <w:rFonts w:ascii="黑体" w:eastAsia="黑体" w:hAnsi="黑体"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D377C60"/>
    <w:multiLevelType w:val="multilevel"/>
    <w:tmpl w:val="1D377C60"/>
    <w:lvl w:ilvl="0">
      <w:start w:val="1"/>
      <w:numFmt w:val="decimal"/>
      <w:lvlText w:val="5.2.1.%1"/>
      <w:lvlJc w:val="left"/>
      <w:pPr>
        <w:ind w:left="420" w:hanging="420"/>
      </w:pPr>
      <w:rPr>
        <w:rFonts w:ascii="黑体" w:eastAsia="黑体" w:hAnsi="黑体"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28712253"/>
    <w:multiLevelType w:val="multilevel"/>
    <w:tmpl w:val="28712253"/>
    <w:lvl w:ilvl="0">
      <w:start w:val="1"/>
      <w:numFmt w:val="decimal"/>
      <w:lvlText w:val="6.%1"/>
      <w:lvlJc w:val="left"/>
      <w:pPr>
        <w:ind w:left="420" w:hanging="420"/>
      </w:pPr>
      <w:rPr>
        <w:rFonts w:ascii="黑体" w:eastAsia="黑体" w:hAnsi="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29142ABD"/>
    <w:multiLevelType w:val="multilevel"/>
    <w:tmpl w:val="29142ABD"/>
    <w:lvl w:ilvl="0">
      <w:start w:val="1"/>
      <w:numFmt w:val="decimal"/>
      <w:lvlText w:val="5.5.%1"/>
      <w:lvlJc w:val="left"/>
      <w:pPr>
        <w:ind w:left="420" w:hanging="420"/>
      </w:pPr>
      <w:rPr>
        <w:rFonts w:ascii="黑体" w:eastAsia="黑体" w:hAnsi="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7EA50CF"/>
    <w:multiLevelType w:val="multilevel"/>
    <w:tmpl w:val="37EA50CF"/>
    <w:lvl w:ilvl="0">
      <w:start w:val="6"/>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C816736"/>
    <w:multiLevelType w:val="multilevel"/>
    <w:tmpl w:val="3C816736"/>
    <w:lvl w:ilvl="0">
      <w:start w:val="1"/>
      <w:numFmt w:val="decimal"/>
      <w:lvlText w:val="5.3.%1"/>
      <w:lvlJc w:val="left"/>
      <w:pPr>
        <w:ind w:left="420" w:hanging="420"/>
      </w:pPr>
      <w:rPr>
        <w:rFonts w:ascii="黑体" w:eastAsia="黑体" w:hAnsi="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CCC11EF"/>
    <w:multiLevelType w:val="multilevel"/>
    <w:tmpl w:val="3CCC11EF"/>
    <w:lvl w:ilvl="0">
      <w:start w:val="1"/>
      <w:numFmt w:val="decimal"/>
      <w:lvlText w:val="5.4.%1"/>
      <w:lvlJc w:val="left"/>
      <w:pPr>
        <w:ind w:left="420" w:hanging="420"/>
      </w:pPr>
      <w:rPr>
        <w:rFonts w:ascii="黑体" w:eastAsia="黑体" w:hAnsi="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45855165"/>
    <w:multiLevelType w:val="multilevel"/>
    <w:tmpl w:val="45855165"/>
    <w:lvl w:ilvl="0">
      <w:start w:val="1"/>
      <w:numFmt w:val="decimal"/>
      <w:lvlText w:val="%1"/>
      <w:lvlJc w:val="left"/>
      <w:pPr>
        <w:ind w:left="360" w:hanging="360"/>
      </w:pPr>
      <w:rPr>
        <w:rFonts w:ascii="黑体" w:eastAsia="黑体" w:hAnsi="黑体"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45EA699E"/>
    <w:multiLevelType w:val="multilevel"/>
    <w:tmpl w:val="45EA699E"/>
    <w:lvl w:ilvl="0">
      <w:start w:val="1"/>
      <w:numFmt w:val="decimal"/>
      <w:lvlText w:val="3.%1"/>
      <w:lvlJc w:val="left"/>
      <w:pPr>
        <w:ind w:left="420" w:hanging="420"/>
      </w:pPr>
      <w:rPr>
        <w:rFonts w:ascii="黑体" w:eastAsia="黑体" w:hAnsi="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6806F7D"/>
    <w:multiLevelType w:val="multilevel"/>
    <w:tmpl w:val="46806F7D"/>
    <w:lvl w:ilvl="0">
      <w:start w:val="1"/>
      <w:numFmt w:val="none"/>
      <w:pStyle w:val="a0"/>
      <w:lvlText w:val="图"/>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nsid w:val="46D22D8F"/>
    <w:multiLevelType w:val="multilevel"/>
    <w:tmpl w:val="46D22D8F"/>
    <w:lvl w:ilvl="0">
      <w:start w:val="1"/>
      <w:numFmt w:val="none"/>
      <w:pStyle w:val="a1"/>
      <w:lvlText w:val="%1◆　"/>
      <w:lvlJc w:val="left"/>
      <w:pPr>
        <w:tabs>
          <w:tab w:val="left" w:pos="960"/>
        </w:tabs>
        <w:ind w:left="917" w:hanging="317"/>
      </w:pPr>
      <w:rPr>
        <w:rFonts w:ascii="宋体" w:eastAsia="宋体" w:hAnsi="Times New Roman" w:hint="eastAsia"/>
        <w:b w:val="0"/>
        <w:i w:val="0"/>
        <w:position w:val="4"/>
        <w:sz w:val="1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nsid w:val="496E4D7B"/>
    <w:multiLevelType w:val="multilevel"/>
    <w:tmpl w:val="496E4D7B"/>
    <w:lvl w:ilvl="0">
      <w:start w:val="1"/>
      <w:numFmt w:val="none"/>
      <w:pStyle w:val="a2"/>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nsid w:val="4BE67E6A"/>
    <w:multiLevelType w:val="multilevel"/>
    <w:tmpl w:val="4BE67E6A"/>
    <w:lvl w:ilvl="0">
      <w:start w:val="1"/>
      <w:numFmt w:val="decimal"/>
      <w:lvlText w:val="5.1.%1"/>
      <w:lvlJc w:val="left"/>
      <w:pPr>
        <w:ind w:left="840" w:hanging="420"/>
      </w:pPr>
      <w:rPr>
        <w:rFonts w:ascii="黑体" w:eastAsia="黑体" w:hAnsi="黑体"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nsid w:val="4D661159"/>
    <w:multiLevelType w:val="multilevel"/>
    <w:tmpl w:val="4D661159"/>
    <w:lvl w:ilvl="0">
      <w:start w:val="1"/>
      <w:numFmt w:val="decimal"/>
      <w:lvlText w:val="5.%1"/>
      <w:lvlJc w:val="left"/>
      <w:pPr>
        <w:tabs>
          <w:tab w:val="left" w:pos="567"/>
        </w:tabs>
        <w:ind w:left="420" w:hanging="420"/>
      </w:pPr>
      <w:rPr>
        <w:rFonts w:ascii="黑体" w:eastAsia="黑体" w:hAnsi="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4F302902"/>
    <w:multiLevelType w:val="multilevel"/>
    <w:tmpl w:val="4F302902"/>
    <w:lvl w:ilvl="0">
      <w:start w:val="1"/>
      <w:numFmt w:val="none"/>
      <w:pStyle w:val="a3"/>
      <w:lvlText w:val="表"/>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nsid w:val="51766F52"/>
    <w:multiLevelType w:val="multilevel"/>
    <w:tmpl w:val="51766F52"/>
    <w:lvl w:ilvl="0">
      <w:start w:val="1"/>
      <w:numFmt w:val="decimal"/>
      <w:lvlText w:val="5.2.%1"/>
      <w:lvlJc w:val="left"/>
      <w:pPr>
        <w:ind w:left="420" w:hanging="420"/>
      </w:pPr>
      <w:rPr>
        <w:rFonts w:ascii="黑体" w:eastAsia="黑体" w:hAnsi="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557C2AF5"/>
    <w:multiLevelType w:val="multilevel"/>
    <w:tmpl w:val="557C2AF5"/>
    <w:lvl w:ilvl="0">
      <w:start w:val="1"/>
      <w:numFmt w:val="decimal"/>
      <w:pStyle w:val="a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9">
    <w:nsid w:val="621F7AA8"/>
    <w:multiLevelType w:val="multilevel"/>
    <w:tmpl w:val="621F7AA8"/>
    <w:lvl w:ilvl="0">
      <w:start w:val="1"/>
      <w:numFmt w:val="decimal"/>
      <w:lvlText w:val="5.3.3.%1"/>
      <w:lvlJc w:val="left"/>
      <w:pPr>
        <w:ind w:left="420" w:hanging="420"/>
      </w:pPr>
      <w:rPr>
        <w:rFonts w:ascii="黑体" w:eastAsia="黑体" w:hAnsi="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6350366A"/>
    <w:multiLevelType w:val="multilevel"/>
    <w:tmpl w:val="6350366A"/>
    <w:lvl w:ilvl="0">
      <w:start w:val="1"/>
      <w:numFmt w:val="none"/>
      <w:pStyle w:val="a5"/>
      <w:lvlText w:val="%1●　"/>
      <w:lvlJc w:val="left"/>
      <w:pPr>
        <w:tabs>
          <w:tab w:val="left" w:pos="760"/>
        </w:tabs>
        <w:ind w:left="717" w:hanging="317"/>
      </w:pPr>
      <w:rPr>
        <w:rFonts w:ascii="宋体" w:eastAsia="宋体" w:hAnsi="Times New Roman" w:hint="eastAsia"/>
        <w:b w:val="0"/>
        <w:i w:val="0"/>
        <w:position w:val="4"/>
        <w:sz w:val="13"/>
      </w:rPr>
    </w:lvl>
    <w:lvl w:ilvl="1">
      <w:start w:val="1"/>
      <w:numFmt w:val="lowerLetter"/>
      <w:lvlText w:val="%2)"/>
      <w:lvlJc w:val="left"/>
      <w:pPr>
        <w:tabs>
          <w:tab w:val="left" w:pos="780"/>
        </w:tabs>
        <w:ind w:left="780" w:hanging="360"/>
      </w:pPr>
      <w:rPr>
        <w:rFonts w:hint="eastAsia"/>
      </w:rPr>
    </w:lvl>
    <w:lvl w:ilvl="2">
      <w:start w:val="1"/>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6260FA"/>
    <w:multiLevelType w:val="multilevel"/>
    <w:tmpl w:val="646260FA"/>
    <w:lvl w:ilvl="0">
      <w:start w:val="1"/>
      <w:numFmt w:val="decimal"/>
      <w:pStyle w:val="a6"/>
      <w:suff w:val="nothing"/>
      <w:lvlText w:val="表%1　"/>
      <w:lvlJc w:val="left"/>
      <w:pPr>
        <w:ind w:left="3261" w:firstLine="0"/>
      </w:pPr>
      <w:rPr>
        <w:rFonts w:ascii="黑体" w:eastAsia="黑体" w:hAnsi="Times New Roman" w:hint="eastAsia"/>
        <w:b w:val="0"/>
        <w:i w:val="0"/>
        <w:sz w:val="21"/>
        <w:lang w:val="en-US"/>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2">
    <w:nsid w:val="657D3FBC"/>
    <w:multiLevelType w:val="multilevel"/>
    <w:tmpl w:val="657D3FBC"/>
    <w:lvl w:ilvl="0">
      <w:start w:val="1"/>
      <w:numFmt w:val="upperLetter"/>
      <w:pStyle w:val="a7"/>
      <w:suff w:val="nothing"/>
      <w:lvlText w:val="附　录　%1"/>
      <w:lvlJc w:val="left"/>
      <w:pPr>
        <w:ind w:left="0" w:firstLine="0"/>
      </w:pPr>
      <w:rPr>
        <w:rFonts w:ascii="黑体" w:eastAsia="黑体" w:hAnsi="Times New Roman" w:hint="eastAsia"/>
        <w:b w:val="0"/>
        <w:i w:val="0"/>
        <w:sz w:val="21"/>
      </w:rPr>
    </w:lvl>
    <w:lvl w:ilvl="1">
      <w:start w:val="1"/>
      <w:numFmt w:val="decimal"/>
      <w:pStyle w:val="a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9"/>
      <w:suff w:val="nothing"/>
      <w:lvlText w:val="%1.%2.%3　"/>
      <w:lvlJc w:val="left"/>
      <w:pPr>
        <w:ind w:left="0" w:firstLine="0"/>
      </w:pPr>
      <w:rPr>
        <w:rFonts w:ascii="黑体" w:eastAsia="黑体" w:hAnsi="Times New Roman" w:hint="eastAsia"/>
        <w:b w:val="0"/>
        <w:i w:val="0"/>
        <w:sz w:val="21"/>
      </w:rPr>
    </w:lvl>
    <w:lvl w:ilvl="3">
      <w:start w:val="1"/>
      <w:numFmt w:val="decimal"/>
      <w:pStyle w:val="aa"/>
      <w:suff w:val="nothing"/>
      <w:lvlText w:val="%1.%2.%3.%4　"/>
      <w:lvlJc w:val="left"/>
      <w:pPr>
        <w:ind w:left="0" w:firstLine="0"/>
      </w:pPr>
      <w:rPr>
        <w:rFonts w:ascii="黑体" w:eastAsia="黑体" w:hAnsi="Times New Roman" w:hint="eastAsia"/>
        <w:b w:val="0"/>
        <w:i w:val="0"/>
        <w:sz w:val="21"/>
      </w:rPr>
    </w:lvl>
    <w:lvl w:ilvl="4">
      <w:start w:val="1"/>
      <w:numFmt w:val="decimal"/>
      <w:pStyle w:val="ab"/>
      <w:suff w:val="nothing"/>
      <w:lvlText w:val="%1.%2.%3.%4.%5　"/>
      <w:lvlJc w:val="left"/>
      <w:pPr>
        <w:ind w:left="0" w:firstLine="0"/>
      </w:pPr>
      <w:rPr>
        <w:rFonts w:ascii="黑体" w:eastAsia="黑体" w:hAnsi="Times New Roman" w:hint="eastAsia"/>
        <w:b w:val="0"/>
        <w:i w:val="0"/>
        <w:sz w:val="21"/>
      </w:rPr>
    </w:lvl>
    <w:lvl w:ilvl="5">
      <w:start w:val="1"/>
      <w:numFmt w:val="decimal"/>
      <w:pStyle w:val="ac"/>
      <w:suff w:val="nothing"/>
      <w:lvlText w:val="%1.%2.%3.%4.%5.%6　"/>
      <w:lvlJc w:val="left"/>
      <w:pPr>
        <w:ind w:left="0" w:firstLine="0"/>
      </w:pPr>
      <w:rPr>
        <w:rFonts w:ascii="黑体" w:eastAsia="黑体" w:hAnsi="Times New Roman" w:hint="eastAsia"/>
        <w:b w:val="0"/>
        <w:i w:val="0"/>
        <w:sz w:val="21"/>
      </w:rPr>
    </w:lvl>
    <w:lvl w:ilvl="6">
      <w:start w:val="1"/>
      <w:numFmt w:val="decimal"/>
      <w:pStyle w:val="ad"/>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3">
    <w:nsid w:val="6AC54BCF"/>
    <w:multiLevelType w:val="multilevel"/>
    <w:tmpl w:val="6AC54BCF"/>
    <w:lvl w:ilvl="0">
      <w:start w:val="1"/>
      <w:numFmt w:val="lowerLetter"/>
      <w:lvlText w:val="%1)"/>
      <w:lvlJc w:val="left"/>
      <w:pPr>
        <w:ind w:left="840" w:hanging="420"/>
      </w:pPr>
    </w:lvl>
    <w:lvl w:ilvl="1">
      <w:start w:val="1"/>
      <w:numFmt w:val="lowerLetter"/>
      <w:lvlText w:val="%2）"/>
      <w:lvlJc w:val="left"/>
      <w:pPr>
        <w:ind w:left="846" w:hanging="420"/>
      </w:pPr>
      <w:rPr>
        <w:rFonts w:hAnsi="宋体"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4">
    <w:nsid w:val="6DA812D9"/>
    <w:multiLevelType w:val="multilevel"/>
    <w:tmpl w:val="6DA812D9"/>
    <w:lvl w:ilvl="0">
      <w:start w:val="1"/>
      <w:numFmt w:val="decimal"/>
      <w:lvlText w:val="4.%1"/>
      <w:lvlJc w:val="left"/>
      <w:pPr>
        <w:tabs>
          <w:tab w:val="left" w:pos="567"/>
        </w:tabs>
        <w:ind w:left="420" w:hanging="420"/>
      </w:pPr>
      <w:rPr>
        <w:rFonts w:ascii="黑体" w:eastAsia="黑体" w:hAnsi="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6DBF04F4"/>
    <w:multiLevelType w:val="multilevel"/>
    <w:tmpl w:val="6DBF04F4"/>
    <w:lvl w:ilvl="0">
      <w:start w:val="1"/>
      <w:numFmt w:val="none"/>
      <w:pStyle w:val="ae"/>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76933334"/>
    <w:multiLevelType w:val="multilevel"/>
    <w:tmpl w:val="76933334"/>
    <w:lvl w:ilvl="0">
      <w:start w:val="1"/>
      <w:numFmt w:val="none"/>
      <w:pStyle w:val="af"/>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2"/>
  </w:num>
  <w:num w:numId="2">
    <w:abstractNumId w:val="20"/>
  </w:num>
  <w:num w:numId="3">
    <w:abstractNumId w:val="13"/>
  </w:num>
  <w:num w:numId="4">
    <w:abstractNumId w:val="18"/>
  </w:num>
  <w:num w:numId="5">
    <w:abstractNumId w:val="26"/>
  </w:num>
  <w:num w:numId="6">
    <w:abstractNumId w:val="25"/>
  </w:num>
  <w:num w:numId="7">
    <w:abstractNumId w:val="21"/>
  </w:num>
  <w:num w:numId="8">
    <w:abstractNumId w:val="16"/>
  </w:num>
  <w:num w:numId="9">
    <w:abstractNumId w:val="12"/>
  </w:num>
  <w:num w:numId="10">
    <w:abstractNumId w:val="1"/>
  </w:num>
  <w:num w:numId="11">
    <w:abstractNumId w:val="11"/>
  </w:num>
  <w:num w:numId="12">
    <w:abstractNumId w:val="9"/>
  </w:num>
  <w:num w:numId="13">
    <w:abstractNumId w:val="10"/>
  </w:num>
  <w:num w:numId="14">
    <w:abstractNumId w:val="24"/>
  </w:num>
  <w:num w:numId="15">
    <w:abstractNumId w:val="23"/>
  </w:num>
  <w:num w:numId="16">
    <w:abstractNumId w:val="15"/>
  </w:num>
  <w:num w:numId="17">
    <w:abstractNumId w:val="14"/>
  </w:num>
  <w:num w:numId="18">
    <w:abstractNumId w:val="17"/>
  </w:num>
  <w:num w:numId="19">
    <w:abstractNumId w:val="3"/>
  </w:num>
  <w:num w:numId="20">
    <w:abstractNumId w:val="2"/>
  </w:num>
  <w:num w:numId="21">
    <w:abstractNumId w:val="7"/>
  </w:num>
  <w:num w:numId="22">
    <w:abstractNumId w:val="19"/>
  </w:num>
  <w:num w:numId="23">
    <w:abstractNumId w:val="8"/>
  </w:num>
  <w:num w:numId="24">
    <w:abstractNumId w:val="0"/>
  </w:num>
  <w:num w:numId="25">
    <w:abstractNumId w:val="5"/>
  </w:num>
  <w:num w:numId="26">
    <w:abstractNumId w:val="6"/>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c5N2JhNzRlYjQxZDkzNDc3Mjk3Y2RkZjlmMmY0NmIifQ=="/>
  </w:docVars>
  <w:rsids>
    <w:rsidRoot w:val="005679A7"/>
    <w:rsid w:val="A57B3352"/>
    <w:rsid w:val="00000ECB"/>
    <w:rsid w:val="000015C1"/>
    <w:rsid w:val="0000186F"/>
    <w:rsid w:val="00001A93"/>
    <w:rsid w:val="00001B2F"/>
    <w:rsid w:val="000021C8"/>
    <w:rsid w:val="000024BB"/>
    <w:rsid w:val="0000257E"/>
    <w:rsid w:val="00002E30"/>
    <w:rsid w:val="00003A7F"/>
    <w:rsid w:val="00003F9B"/>
    <w:rsid w:val="000045AE"/>
    <w:rsid w:val="00004865"/>
    <w:rsid w:val="00004958"/>
    <w:rsid w:val="00004C11"/>
    <w:rsid w:val="000050CE"/>
    <w:rsid w:val="00005244"/>
    <w:rsid w:val="00005828"/>
    <w:rsid w:val="00006347"/>
    <w:rsid w:val="0000648F"/>
    <w:rsid w:val="00006704"/>
    <w:rsid w:val="00006C43"/>
    <w:rsid w:val="00006C79"/>
    <w:rsid w:val="00006EE4"/>
    <w:rsid w:val="0000737A"/>
    <w:rsid w:val="0000761A"/>
    <w:rsid w:val="000112B1"/>
    <w:rsid w:val="00011554"/>
    <w:rsid w:val="000116D4"/>
    <w:rsid w:val="000120A9"/>
    <w:rsid w:val="000122A3"/>
    <w:rsid w:val="00012643"/>
    <w:rsid w:val="0001277A"/>
    <w:rsid w:val="00012A1B"/>
    <w:rsid w:val="00012AE5"/>
    <w:rsid w:val="00012C1F"/>
    <w:rsid w:val="00012D4A"/>
    <w:rsid w:val="000132F1"/>
    <w:rsid w:val="00014B8A"/>
    <w:rsid w:val="00014F26"/>
    <w:rsid w:val="000156C1"/>
    <w:rsid w:val="00015B31"/>
    <w:rsid w:val="00015E69"/>
    <w:rsid w:val="0001624A"/>
    <w:rsid w:val="00017249"/>
    <w:rsid w:val="00017587"/>
    <w:rsid w:val="00017949"/>
    <w:rsid w:val="00017D0A"/>
    <w:rsid w:val="00017E93"/>
    <w:rsid w:val="00017F61"/>
    <w:rsid w:val="00020648"/>
    <w:rsid w:val="00020F05"/>
    <w:rsid w:val="000215CF"/>
    <w:rsid w:val="00021B5C"/>
    <w:rsid w:val="00021D49"/>
    <w:rsid w:val="00022750"/>
    <w:rsid w:val="00022823"/>
    <w:rsid w:val="00022C28"/>
    <w:rsid w:val="00022C6A"/>
    <w:rsid w:val="00022DC6"/>
    <w:rsid w:val="00023713"/>
    <w:rsid w:val="000239F9"/>
    <w:rsid w:val="00023DCB"/>
    <w:rsid w:val="00023E80"/>
    <w:rsid w:val="00023FE5"/>
    <w:rsid w:val="00024857"/>
    <w:rsid w:val="0002522D"/>
    <w:rsid w:val="00025635"/>
    <w:rsid w:val="00025EC0"/>
    <w:rsid w:val="0002693E"/>
    <w:rsid w:val="00026A86"/>
    <w:rsid w:val="000302C1"/>
    <w:rsid w:val="00031004"/>
    <w:rsid w:val="00031899"/>
    <w:rsid w:val="000320A4"/>
    <w:rsid w:val="000320A7"/>
    <w:rsid w:val="0003224A"/>
    <w:rsid w:val="00033434"/>
    <w:rsid w:val="0003377D"/>
    <w:rsid w:val="000339B8"/>
    <w:rsid w:val="00033D84"/>
    <w:rsid w:val="00033F30"/>
    <w:rsid w:val="00034EF3"/>
    <w:rsid w:val="00035A1D"/>
    <w:rsid w:val="000367BA"/>
    <w:rsid w:val="00036807"/>
    <w:rsid w:val="0003680D"/>
    <w:rsid w:val="000369DD"/>
    <w:rsid w:val="00037995"/>
    <w:rsid w:val="00037B3E"/>
    <w:rsid w:val="00040187"/>
    <w:rsid w:val="00040328"/>
    <w:rsid w:val="0004072A"/>
    <w:rsid w:val="0004156C"/>
    <w:rsid w:val="00041718"/>
    <w:rsid w:val="00041D71"/>
    <w:rsid w:val="000426FC"/>
    <w:rsid w:val="00042F8B"/>
    <w:rsid w:val="00043A22"/>
    <w:rsid w:val="00043CFC"/>
    <w:rsid w:val="00043DFB"/>
    <w:rsid w:val="00044148"/>
    <w:rsid w:val="000449C4"/>
    <w:rsid w:val="000449EC"/>
    <w:rsid w:val="00044EB6"/>
    <w:rsid w:val="0004559F"/>
    <w:rsid w:val="000456AF"/>
    <w:rsid w:val="000457F1"/>
    <w:rsid w:val="00045CF1"/>
    <w:rsid w:val="00045E54"/>
    <w:rsid w:val="0004679B"/>
    <w:rsid w:val="00046D2D"/>
    <w:rsid w:val="00047226"/>
    <w:rsid w:val="00047407"/>
    <w:rsid w:val="0004778E"/>
    <w:rsid w:val="00047A63"/>
    <w:rsid w:val="000502D0"/>
    <w:rsid w:val="000508D1"/>
    <w:rsid w:val="00050DB8"/>
    <w:rsid w:val="00050F39"/>
    <w:rsid w:val="0005290D"/>
    <w:rsid w:val="00052C8D"/>
    <w:rsid w:val="00052F25"/>
    <w:rsid w:val="00053232"/>
    <w:rsid w:val="0005394A"/>
    <w:rsid w:val="00053EFF"/>
    <w:rsid w:val="00054A88"/>
    <w:rsid w:val="00054B1F"/>
    <w:rsid w:val="0005503F"/>
    <w:rsid w:val="000551F8"/>
    <w:rsid w:val="00056807"/>
    <w:rsid w:val="000569F1"/>
    <w:rsid w:val="00056D8D"/>
    <w:rsid w:val="000577F4"/>
    <w:rsid w:val="00057B2A"/>
    <w:rsid w:val="00057C0B"/>
    <w:rsid w:val="00057D6F"/>
    <w:rsid w:val="0006118B"/>
    <w:rsid w:val="00061873"/>
    <w:rsid w:val="00061C5E"/>
    <w:rsid w:val="00061E2E"/>
    <w:rsid w:val="00062A8E"/>
    <w:rsid w:val="00063796"/>
    <w:rsid w:val="00063C33"/>
    <w:rsid w:val="00064489"/>
    <w:rsid w:val="000645D5"/>
    <w:rsid w:val="00065DD1"/>
    <w:rsid w:val="00066540"/>
    <w:rsid w:val="000666D5"/>
    <w:rsid w:val="00066D7D"/>
    <w:rsid w:val="00067696"/>
    <w:rsid w:val="00067D14"/>
    <w:rsid w:val="00067E1E"/>
    <w:rsid w:val="00070094"/>
    <w:rsid w:val="000703AF"/>
    <w:rsid w:val="000704CE"/>
    <w:rsid w:val="00071109"/>
    <w:rsid w:val="00071180"/>
    <w:rsid w:val="000715F9"/>
    <w:rsid w:val="00071630"/>
    <w:rsid w:val="00071774"/>
    <w:rsid w:val="00071F4E"/>
    <w:rsid w:val="00072083"/>
    <w:rsid w:val="00072879"/>
    <w:rsid w:val="000734C7"/>
    <w:rsid w:val="00073A6F"/>
    <w:rsid w:val="000740EC"/>
    <w:rsid w:val="0007441E"/>
    <w:rsid w:val="000747C5"/>
    <w:rsid w:val="00074EBC"/>
    <w:rsid w:val="00075804"/>
    <w:rsid w:val="00075814"/>
    <w:rsid w:val="000758BE"/>
    <w:rsid w:val="00075947"/>
    <w:rsid w:val="00075F95"/>
    <w:rsid w:val="00076CDF"/>
    <w:rsid w:val="00076F38"/>
    <w:rsid w:val="000772E2"/>
    <w:rsid w:val="0007779A"/>
    <w:rsid w:val="00077997"/>
    <w:rsid w:val="000779B4"/>
    <w:rsid w:val="00077A12"/>
    <w:rsid w:val="00077FC5"/>
    <w:rsid w:val="00080E2B"/>
    <w:rsid w:val="00081912"/>
    <w:rsid w:val="00081C2F"/>
    <w:rsid w:val="00081DC9"/>
    <w:rsid w:val="00082845"/>
    <w:rsid w:val="0008329D"/>
    <w:rsid w:val="00083366"/>
    <w:rsid w:val="00083982"/>
    <w:rsid w:val="00083C79"/>
    <w:rsid w:val="000858A6"/>
    <w:rsid w:val="000859F8"/>
    <w:rsid w:val="00085CEA"/>
    <w:rsid w:val="00086812"/>
    <w:rsid w:val="00087498"/>
    <w:rsid w:val="00090A81"/>
    <w:rsid w:val="00091995"/>
    <w:rsid w:val="00091D86"/>
    <w:rsid w:val="00092EA1"/>
    <w:rsid w:val="0009311A"/>
    <w:rsid w:val="0009424F"/>
    <w:rsid w:val="000949B5"/>
    <w:rsid w:val="0009600D"/>
    <w:rsid w:val="000962E2"/>
    <w:rsid w:val="000977A4"/>
    <w:rsid w:val="00097963"/>
    <w:rsid w:val="00097E12"/>
    <w:rsid w:val="000A04CD"/>
    <w:rsid w:val="000A0729"/>
    <w:rsid w:val="000A0D9B"/>
    <w:rsid w:val="000A1180"/>
    <w:rsid w:val="000A1360"/>
    <w:rsid w:val="000A1B28"/>
    <w:rsid w:val="000A1EAA"/>
    <w:rsid w:val="000A23B0"/>
    <w:rsid w:val="000A27EE"/>
    <w:rsid w:val="000A2E75"/>
    <w:rsid w:val="000A360B"/>
    <w:rsid w:val="000A4C63"/>
    <w:rsid w:val="000A50E2"/>
    <w:rsid w:val="000A5638"/>
    <w:rsid w:val="000A59CD"/>
    <w:rsid w:val="000A6D82"/>
    <w:rsid w:val="000A793F"/>
    <w:rsid w:val="000B093D"/>
    <w:rsid w:val="000B0BE0"/>
    <w:rsid w:val="000B0E8F"/>
    <w:rsid w:val="000B0F4D"/>
    <w:rsid w:val="000B1053"/>
    <w:rsid w:val="000B164E"/>
    <w:rsid w:val="000B3A08"/>
    <w:rsid w:val="000B42AC"/>
    <w:rsid w:val="000B4ED1"/>
    <w:rsid w:val="000B5B46"/>
    <w:rsid w:val="000B6445"/>
    <w:rsid w:val="000B6A49"/>
    <w:rsid w:val="000C05CE"/>
    <w:rsid w:val="000C12AD"/>
    <w:rsid w:val="000C1319"/>
    <w:rsid w:val="000C179E"/>
    <w:rsid w:val="000C1C0D"/>
    <w:rsid w:val="000C1F49"/>
    <w:rsid w:val="000C2461"/>
    <w:rsid w:val="000C3C95"/>
    <w:rsid w:val="000C3CCC"/>
    <w:rsid w:val="000C4164"/>
    <w:rsid w:val="000C44D4"/>
    <w:rsid w:val="000C4BF2"/>
    <w:rsid w:val="000C56B9"/>
    <w:rsid w:val="000C5963"/>
    <w:rsid w:val="000C5A73"/>
    <w:rsid w:val="000C5C42"/>
    <w:rsid w:val="000C5F46"/>
    <w:rsid w:val="000C6195"/>
    <w:rsid w:val="000C619C"/>
    <w:rsid w:val="000C6388"/>
    <w:rsid w:val="000C6457"/>
    <w:rsid w:val="000C6C56"/>
    <w:rsid w:val="000C71AB"/>
    <w:rsid w:val="000C733B"/>
    <w:rsid w:val="000C74E8"/>
    <w:rsid w:val="000C773C"/>
    <w:rsid w:val="000C77A6"/>
    <w:rsid w:val="000C7B76"/>
    <w:rsid w:val="000C7C82"/>
    <w:rsid w:val="000C7FE7"/>
    <w:rsid w:val="000D0669"/>
    <w:rsid w:val="000D09ED"/>
    <w:rsid w:val="000D1560"/>
    <w:rsid w:val="000D2492"/>
    <w:rsid w:val="000D2592"/>
    <w:rsid w:val="000D2943"/>
    <w:rsid w:val="000D2CB2"/>
    <w:rsid w:val="000D3050"/>
    <w:rsid w:val="000D4A3D"/>
    <w:rsid w:val="000D4D6A"/>
    <w:rsid w:val="000D5ECD"/>
    <w:rsid w:val="000D5FF5"/>
    <w:rsid w:val="000D607C"/>
    <w:rsid w:val="000D6462"/>
    <w:rsid w:val="000D6494"/>
    <w:rsid w:val="000D66AE"/>
    <w:rsid w:val="000D6B38"/>
    <w:rsid w:val="000D73DB"/>
    <w:rsid w:val="000D7570"/>
    <w:rsid w:val="000D76BD"/>
    <w:rsid w:val="000D793F"/>
    <w:rsid w:val="000D79A7"/>
    <w:rsid w:val="000E0F28"/>
    <w:rsid w:val="000E1349"/>
    <w:rsid w:val="000E2808"/>
    <w:rsid w:val="000E28AE"/>
    <w:rsid w:val="000E291D"/>
    <w:rsid w:val="000E2DAD"/>
    <w:rsid w:val="000E2DE5"/>
    <w:rsid w:val="000E2E58"/>
    <w:rsid w:val="000E35BA"/>
    <w:rsid w:val="000E4986"/>
    <w:rsid w:val="000E52CA"/>
    <w:rsid w:val="000E5525"/>
    <w:rsid w:val="000E5845"/>
    <w:rsid w:val="000E5B16"/>
    <w:rsid w:val="000E5BF1"/>
    <w:rsid w:val="000E6F36"/>
    <w:rsid w:val="000F020E"/>
    <w:rsid w:val="000F04BC"/>
    <w:rsid w:val="000F0824"/>
    <w:rsid w:val="000F095A"/>
    <w:rsid w:val="000F0F1A"/>
    <w:rsid w:val="000F2E36"/>
    <w:rsid w:val="000F2E95"/>
    <w:rsid w:val="000F37D9"/>
    <w:rsid w:val="000F4445"/>
    <w:rsid w:val="000F586E"/>
    <w:rsid w:val="000F5E63"/>
    <w:rsid w:val="000F689A"/>
    <w:rsid w:val="000F6B9E"/>
    <w:rsid w:val="000F6C30"/>
    <w:rsid w:val="000F6EF9"/>
    <w:rsid w:val="000F6FA1"/>
    <w:rsid w:val="000F71B4"/>
    <w:rsid w:val="00100247"/>
    <w:rsid w:val="0010145D"/>
    <w:rsid w:val="001018D5"/>
    <w:rsid w:val="0010222A"/>
    <w:rsid w:val="0010373D"/>
    <w:rsid w:val="0010377A"/>
    <w:rsid w:val="00103B66"/>
    <w:rsid w:val="00103FD0"/>
    <w:rsid w:val="00104E6C"/>
    <w:rsid w:val="00105BFB"/>
    <w:rsid w:val="00106198"/>
    <w:rsid w:val="001061FE"/>
    <w:rsid w:val="00106C3A"/>
    <w:rsid w:val="00107500"/>
    <w:rsid w:val="0010785E"/>
    <w:rsid w:val="00107C8C"/>
    <w:rsid w:val="00107D85"/>
    <w:rsid w:val="00110248"/>
    <w:rsid w:val="001119A1"/>
    <w:rsid w:val="0011225D"/>
    <w:rsid w:val="00112CA3"/>
    <w:rsid w:val="00113754"/>
    <w:rsid w:val="001137E2"/>
    <w:rsid w:val="001144FC"/>
    <w:rsid w:val="0011466E"/>
    <w:rsid w:val="00114FB4"/>
    <w:rsid w:val="00115E61"/>
    <w:rsid w:val="00115EAF"/>
    <w:rsid w:val="00116B9F"/>
    <w:rsid w:val="001171F8"/>
    <w:rsid w:val="0011735D"/>
    <w:rsid w:val="001178F0"/>
    <w:rsid w:val="00117EC8"/>
    <w:rsid w:val="00120849"/>
    <w:rsid w:val="00120A84"/>
    <w:rsid w:val="00120D11"/>
    <w:rsid w:val="00120EF1"/>
    <w:rsid w:val="001216AB"/>
    <w:rsid w:val="00121A9F"/>
    <w:rsid w:val="001221C6"/>
    <w:rsid w:val="00122405"/>
    <w:rsid w:val="00122A09"/>
    <w:rsid w:val="00122E01"/>
    <w:rsid w:val="001238C7"/>
    <w:rsid w:val="00124F82"/>
    <w:rsid w:val="00125097"/>
    <w:rsid w:val="001250CB"/>
    <w:rsid w:val="0012513E"/>
    <w:rsid w:val="00125375"/>
    <w:rsid w:val="00125B74"/>
    <w:rsid w:val="00126186"/>
    <w:rsid w:val="00126663"/>
    <w:rsid w:val="00127C77"/>
    <w:rsid w:val="00130572"/>
    <w:rsid w:val="001306F1"/>
    <w:rsid w:val="00130E4F"/>
    <w:rsid w:val="00131189"/>
    <w:rsid w:val="00131387"/>
    <w:rsid w:val="00131D08"/>
    <w:rsid w:val="00132519"/>
    <w:rsid w:val="00132768"/>
    <w:rsid w:val="00132950"/>
    <w:rsid w:val="001331E1"/>
    <w:rsid w:val="00134A12"/>
    <w:rsid w:val="00134C80"/>
    <w:rsid w:val="00134CD2"/>
    <w:rsid w:val="00134DCB"/>
    <w:rsid w:val="0013500C"/>
    <w:rsid w:val="00135C62"/>
    <w:rsid w:val="00135CB4"/>
    <w:rsid w:val="001366D1"/>
    <w:rsid w:val="001367D8"/>
    <w:rsid w:val="001410D7"/>
    <w:rsid w:val="00141582"/>
    <w:rsid w:val="001416C7"/>
    <w:rsid w:val="00141FA9"/>
    <w:rsid w:val="0014370A"/>
    <w:rsid w:val="00143B1C"/>
    <w:rsid w:val="0014468E"/>
    <w:rsid w:val="00145383"/>
    <w:rsid w:val="00145BD0"/>
    <w:rsid w:val="00146595"/>
    <w:rsid w:val="00150D17"/>
    <w:rsid w:val="001517FF"/>
    <w:rsid w:val="00151C61"/>
    <w:rsid w:val="00152ACB"/>
    <w:rsid w:val="00152F16"/>
    <w:rsid w:val="00153282"/>
    <w:rsid w:val="001536B4"/>
    <w:rsid w:val="00153701"/>
    <w:rsid w:val="00154799"/>
    <w:rsid w:val="00154D3C"/>
    <w:rsid w:val="00155A68"/>
    <w:rsid w:val="00155CCC"/>
    <w:rsid w:val="00156289"/>
    <w:rsid w:val="0015630F"/>
    <w:rsid w:val="00156CF8"/>
    <w:rsid w:val="001573F9"/>
    <w:rsid w:val="0015740F"/>
    <w:rsid w:val="001579EC"/>
    <w:rsid w:val="00157A72"/>
    <w:rsid w:val="00157C3C"/>
    <w:rsid w:val="00157CA1"/>
    <w:rsid w:val="001601E2"/>
    <w:rsid w:val="00160639"/>
    <w:rsid w:val="0016070D"/>
    <w:rsid w:val="001607C9"/>
    <w:rsid w:val="0016120A"/>
    <w:rsid w:val="001612C4"/>
    <w:rsid w:val="00161972"/>
    <w:rsid w:val="00161C72"/>
    <w:rsid w:val="00161F82"/>
    <w:rsid w:val="00162868"/>
    <w:rsid w:val="0016323D"/>
    <w:rsid w:val="0016326C"/>
    <w:rsid w:val="00163375"/>
    <w:rsid w:val="00163D09"/>
    <w:rsid w:val="0016414C"/>
    <w:rsid w:val="0016427C"/>
    <w:rsid w:val="001646D4"/>
    <w:rsid w:val="00165375"/>
    <w:rsid w:val="00165776"/>
    <w:rsid w:val="00165FF7"/>
    <w:rsid w:val="0016692F"/>
    <w:rsid w:val="00167362"/>
    <w:rsid w:val="00167A41"/>
    <w:rsid w:val="00170455"/>
    <w:rsid w:val="00170755"/>
    <w:rsid w:val="001716FC"/>
    <w:rsid w:val="001726C6"/>
    <w:rsid w:val="001732CC"/>
    <w:rsid w:val="0017391E"/>
    <w:rsid w:val="001743F9"/>
    <w:rsid w:val="001747EE"/>
    <w:rsid w:val="00174C40"/>
    <w:rsid w:val="00174C5D"/>
    <w:rsid w:val="00174FD4"/>
    <w:rsid w:val="00175367"/>
    <w:rsid w:val="001754E9"/>
    <w:rsid w:val="001761FF"/>
    <w:rsid w:val="00177925"/>
    <w:rsid w:val="00180378"/>
    <w:rsid w:val="001804EE"/>
    <w:rsid w:val="00180A0F"/>
    <w:rsid w:val="00180C15"/>
    <w:rsid w:val="001824A0"/>
    <w:rsid w:val="001824EA"/>
    <w:rsid w:val="0018277F"/>
    <w:rsid w:val="0018366D"/>
    <w:rsid w:val="0018459C"/>
    <w:rsid w:val="0018468A"/>
    <w:rsid w:val="00185027"/>
    <w:rsid w:val="001851CD"/>
    <w:rsid w:val="001852D2"/>
    <w:rsid w:val="001854CB"/>
    <w:rsid w:val="00185BE9"/>
    <w:rsid w:val="00185C40"/>
    <w:rsid w:val="00185FDE"/>
    <w:rsid w:val="00186448"/>
    <w:rsid w:val="00186589"/>
    <w:rsid w:val="00186985"/>
    <w:rsid w:val="00186E19"/>
    <w:rsid w:val="00186E76"/>
    <w:rsid w:val="0018712E"/>
    <w:rsid w:val="00187B96"/>
    <w:rsid w:val="00187D45"/>
    <w:rsid w:val="00187E7B"/>
    <w:rsid w:val="00190005"/>
    <w:rsid w:val="001908AF"/>
    <w:rsid w:val="00190E54"/>
    <w:rsid w:val="00190E8E"/>
    <w:rsid w:val="001912E3"/>
    <w:rsid w:val="00191838"/>
    <w:rsid w:val="001921E0"/>
    <w:rsid w:val="0019245C"/>
    <w:rsid w:val="00193DF3"/>
    <w:rsid w:val="00194320"/>
    <w:rsid w:val="001947AC"/>
    <w:rsid w:val="0019534F"/>
    <w:rsid w:val="00195EBB"/>
    <w:rsid w:val="001963D5"/>
    <w:rsid w:val="0019695D"/>
    <w:rsid w:val="00196FED"/>
    <w:rsid w:val="0019766F"/>
    <w:rsid w:val="001978E2"/>
    <w:rsid w:val="001A02B9"/>
    <w:rsid w:val="001A04E7"/>
    <w:rsid w:val="001A1B8B"/>
    <w:rsid w:val="001A1BB1"/>
    <w:rsid w:val="001A1E9F"/>
    <w:rsid w:val="001A2A81"/>
    <w:rsid w:val="001A33E8"/>
    <w:rsid w:val="001A34B5"/>
    <w:rsid w:val="001A37AD"/>
    <w:rsid w:val="001A3B94"/>
    <w:rsid w:val="001A3BE0"/>
    <w:rsid w:val="001A3FAC"/>
    <w:rsid w:val="001A4041"/>
    <w:rsid w:val="001A513B"/>
    <w:rsid w:val="001A6889"/>
    <w:rsid w:val="001A6B42"/>
    <w:rsid w:val="001A6CA5"/>
    <w:rsid w:val="001A73C0"/>
    <w:rsid w:val="001A7665"/>
    <w:rsid w:val="001B0B44"/>
    <w:rsid w:val="001B0C4C"/>
    <w:rsid w:val="001B1173"/>
    <w:rsid w:val="001B162A"/>
    <w:rsid w:val="001B1B77"/>
    <w:rsid w:val="001B25D7"/>
    <w:rsid w:val="001B2779"/>
    <w:rsid w:val="001B2AA4"/>
    <w:rsid w:val="001B2E50"/>
    <w:rsid w:val="001B30B4"/>
    <w:rsid w:val="001B34E4"/>
    <w:rsid w:val="001B4502"/>
    <w:rsid w:val="001B4590"/>
    <w:rsid w:val="001B4D0D"/>
    <w:rsid w:val="001B4EDF"/>
    <w:rsid w:val="001B5179"/>
    <w:rsid w:val="001B57F0"/>
    <w:rsid w:val="001B6118"/>
    <w:rsid w:val="001B659D"/>
    <w:rsid w:val="001B6EC3"/>
    <w:rsid w:val="001C031C"/>
    <w:rsid w:val="001C09EE"/>
    <w:rsid w:val="001C0AF3"/>
    <w:rsid w:val="001C0E39"/>
    <w:rsid w:val="001C13CA"/>
    <w:rsid w:val="001C143C"/>
    <w:rsid w:val="001C22AD"/>
    <w:rsid w:val="001C3B6D"/>
    <w:rsid w:val="001C3B8B"/>
    <w:rsid w:val="001C4342"/>
    <w:rsid w:val="001C4784"/>
    <w:rsid w:val="001C4E2B"/>
    <w:rsid w:val="001C5355"/>
    <w:rsid w:val="001C5D86"/>
    <w:rsid w:val="001C5F66"/>
    <w:rsid w:val="001C600B"/>
    <w:rsid w:val="001C689F"/>
    <w:rsid w:val="001C69C2"/>
    <w:rsid w:val="001C6FC0"/>
    <w:rsid w:val="001D067C"/>
    <w:rsid w:val="001D0886"/>
    <w:rsid w:val="001D0FEC"/>
    <w:rsid w:val="001D16B9"/>
    <w:rsid w:val="001D1AF6"/>
    <w:rsid w:val="001D1B17"/>
    <w:rsid w:val="001D1C92"/>
    <w:rsid w:val="001D2604"/>
    <w:rsid w:val="001D2912"/>
    <w:rsid w:val="001D2E0D"/>
    <w:rsid w:val="001D3EBF"/>
    <w:rsid w:val="001D4848"/>
    <w:rsid w:val="001D4B23"/>
    <w:rsid w:val="001D4D88"/>
    <w:rsid w:val="001D510D"/>
    <w:rsid w:val="001D526D"/>
    <w:rsid w:val="001D57E5"/>
    <w:rsid w:val="001D58C1"/>
    <w:rsid w:val="001D61B1"/>
    <w:rsid w:val="001D6410"/>
    <w:rsid w:val="001D6824"/>
    <w:rsid w:val="001D6DF0"/>
    <w:rsid w:val="001D6F30"/>
    <w:rsid w:val="001D71C9"/>
    <w:rsid w:val="001D72B6"/>
    <w:rsid w:val="001D765B"/>
    <w:rsid w:val="001D7ECB"/>
    <w:rsid w:val="001E003D"/>
    <w:rsid w:val="001E028D"/>
    <w:rsid w:val="001E031C"/>
    <w:rsid w:val="001E05A0"/>
    <w:rsid w:val="001E09B0"/>
    <w:rsid w:val="001E0BC6"/>
    <w:rsid w:val="001E0D10"/>
    <w:rsid w:val="001E1803"/>
    <w:rsid w:val="001E1F9E"/>
    <w:rsid w:val="001E218F"/>
    <w:rsid w:val="001E2749"/>
    <w:rsid w:val="001E2CCD"/>
    <w:rsid w:val="001E4DD9"/>
    <w:rsid w:val="001E4E4D"/>
    <w:rsid w:val="001E4F18"/>
    <w:rsid w:val="001E60EC"/>
    <w:rsid w:val="001E6366"/>
    <w:rsid w:val="001E669C"/>
    <w:rsid w:val="001E6FA1"/>
    <w:rsid w:val="001E77B0"/>
    <w:rsid w:val="001F0BB7"/>
    <w:rsid w:val="001F0C5D"/>
    <w:rsid w:val="001F0FFF"/>
    <w:rsid w:val="001F11F2"/>
    <w:rsid w:val="001F187A"/>
    <w:rsid w:val="001F1F4B"/>
    <w:rsid w:val="001F1F52"/>
    <w:rsid w:val="001F2912"/>
    <w:rsid w:val="001F2A42"/>
    <w:rsid w:val="001F2AC2"/>
    <w:rsid w:val="001F2E89"/>
    <w:rsid w:val="001F31C8"/>
    <w:rsid w:val="001F3BE7"/>
    <w:rsid w:val="001F3E05"/>
    <w:rsid w:val="001F42FE"/>
    <w:rsid w:val="001F455A"/>
    <w:rsid w:val="001F4ECA"/>
    <w:rsid w:val="001F5B17"/>
    <w:rsid w:val="001F60BF"/>
    <w:rsid w:val="001F70B6"/>
    <w:rsid w:val="001F7461"/>
    <w:rsid w:val="002000F9"/>
    <w:rsid w:val="002013B7"/>
    <w:rsid w:val="0020162F"/>
    <w:rsid w:val="00201B10"/>
    <w:rsid w:val="00201C78"/>
    <w:rsid w:val="0020200A"/>
    <w:rsid w:val="002027BD"/>
    <w:rsid w:val="0020317B"/>
    <w:rsid w:val="002043BB"/>
    <w:rsid w:val="00204AA0"/>
    <w:rsid w:val="00204DAD"/>
    <w:rsid w:val="00207395"/>
    <w:rsid w:val="0020755B"/>
    <w:rsid w:val="0020757E"/>
    <w:rsid w:val="002076A9"/>
    <w:rsid w:val="002077B8"/>
    <w:rsid w:val="00207E47"/>
    <w:rsid w:val="002101BB"/>
    <w:rsid w:val="0021182E"/>
    <w:rsid w:val="00211CE6"/>
    <w:rsid w:val="00212DEE"/>
    <w:rsid w:val="002135E7"/>
    <w:rsid w:val="0021397D"/>
    <w:rsid w:val="00213B73"/>
    <w:rsid w:val="002140EB"/>
    <w:rsid w:val="00215114"/>
    <w:rsid w:val="00215196"/>
    <w:rsid w:val="00216957"/>
    <w:rsid w:val="00216ADF"/>
    <w:rsid w:val="00217847"/>
    <w:rsid w:val="002209E5"/>
    <w:rsid w:val="00220CA3"/>
    <w:rsid w:val="00220D3F"/>
    <w:rsid w:val="00220EAE"/>
    <w:rsid w:val="0022140B"/>
    <w:rsid w:val="0022201F"/>
    <w:rsid w:val="00222605"/>
    <w:rsid w:val="0022319A"/>
    <w:rsid w:val="002232E5"/>
    <w:rsid w:val="002233D2"/>
    <w:rsid w:val="0022377B"/>
    <w:rsid w:val="0022386A"/>
    <w:rsid w:val="00223B11"/>
    <w:rsid w:val="00223E1A"/>
    <w:rsid w:val="00224519"/>
    <w:rsid w:val="002246B5"/>
    <w:rsid w:val="0022500F"/>
    <w:rsid w:val="00225B58"/>
    <w:rsid w:val="00225B76"/>
    <w:rsid w:val="0022633F"/>
    <w:rsid w:val="0022683D"/>
    <w:rsid w:val="00226862"/>
    <w:rsid w:val="00227231"/>
    <w:rsid w:val="00227491"/>
    <w:rsid w:val="002306C4"/>
    <w:rsid w:val="00230CFE"/>
    <w:rsid w:val="00231EF7"/>
    <w:rsid w:val="00232444"/>
    <w:rsid w:val="00232457"/>
    <w:rsid w:val="00232917"/>
    <w:rsid w:val="00232DDF"/>
    <w:rsid w:val="00233992"/>
    <w:rsid w:val="002339FD"/>
    <w:rsid w:val="00233ACF"/>
    <w:rsid w:val="00233F59"/>
    <w:rsid w:val="002340D9"/>
    <w:rsid w:val="0023525A"/>
    <w:rsid w:val="00235512"/>
    <w:rsid w:val="002355DF"/>
    <w:rsid w:val="00235652"/>
    <w:rsid w:val="002358A5"/>
    <w:rsid w:val="00235FE4"/>
    <w:rsid w:val="0023609A"/>
    <w:rsid w:val="0023673A"/>
    <w:rsid w:val="0023673C"/>
    <w:rsid w:val="00236942"/>
    <w:rsid w:val="002370A6"/>
    <w:rsid w:val="00237B79"/>
    <w:rsid w:val="00237EAA"/>
    <w:rsid w:val="00237FDD"/>
    <w:rsid w:val="0024017A"/>
    <w:rsid w:val="0024064E"/>
    <w:rsid w:val="002407E1"/>
    <w:rsid w:val="002409AA"/>
    <w:rsid w:val="00240AA2"/>
    <w:rsid w:val="00241064"/>
    <w:rsid w:val="0024150F"/>
    <w:rsid w:val="00241689"/>
    <w:rsid w:val="00241801"/>
    <w:rsid w:val="0024213B"/>
    <w:rsid w:val="00242491"/>
    <w:rsid w:val="00242DFB"/>
    <w:rsid w:val="00243968"/>
    <w:rsid w:val="00243BBC"/>
    <w:rsid w:val="002441B3"/>
    <w:rsid w:val="00244917"/>
    <w:rsid w:val="00245206"/>
    <w:rsid w:val="0024650F"/>
    <w:rsid w:val="00246968"/>
    <w:rsid w:val="00246C24"/>
    <w:rsid w:val="00246D8B"/>
    <w:rsid w:val="00247522"/>
    <w:rsid w:val="00247CF4"/>
    <w:rsid w:val="00247E37"/>
    <w:rsid w:val="002500C3"/>
    <w:rsid w:val="00250A1C"/>
    <w:rsid w:val="00250C26"/>
    <w:rsid w:val="00250C9B"/>
    <w:rsid w:val="002512F2"/>
    <w:rsid w:val="00251A36"/>
    <w:rsid w:val="00252300"/>
    <w:rsid w:val="00252364"/>
    <w:rsid w:val="00252A32"/>
    <w:rsid w:val="00252F3A"/>
    <w:rsid w:val="002530CC"/>
    <w:rsid w:val="00253114"/>
    <w:rsid w:val="00253E50"/>
    <w:rsid w:val="00253F3E"/>
    <w:rsid w:val="0025546D"/>
    <w:rsid w:val="0025585C"/>
    <w:rsid w:val="002560BE"/>
    <w:rsid w:val="0025682C"/>
    <w:rsid w:val="00260B0D"/>
    <w:rsid w:val="00260E83"/>
    <w:rsid w:val="00260E9B"/>
    <w:rsid w:val="00260F49"/>
    <w:rsid w:val="00260F81"/>
    <w:rsid w:val="00261F28"/>
    <w:rsid w:val="00262271"/>
    <w:rsid w:val="00262535"/>
    <w:rsid w:val="00262C6B"/>
    <w:rsid w:val="00263BEE"/>
    <w:rsid w:val="002654E6"/>
    <w:rsid w:val="0026554B"/>
    <w:rsid w:val="00265713"/>
    <w:rsid w:val="0026574D"/>
    <w:rsid w:val="0026591E"/>
    <w:rsid w:val="002663A5"/>
    <w:rsid w:val="00267705"/>
    <w:rsid w:val="00270453"/>
    <w:rsid w:val="002706C0"/>
    <w:rsid w:val="00270C8D"/>
    <w:rsid w:val="00270CC1"/>
    <w:rsid w:val="00270D54"/>
    <w:rsid w:val="002716E4"/>
    <w:rsid w:val="002716F6"/>
    <w:rsid w:val="002724BB"/>
    <w:rsid w:val="00272716"/>
    <w:rsid w:val="00273826"/>
    <w:rsid w:val="00273B86"/>
    <w:rsid w:val="00273C79"/>
    <w:rsid w:val="00273E3D"/>
    <w:rsid w:val="002745E4"/>
    <w:rsid w:val="0027480C"/>
    <w:rsid w:val="00274DD4"/>
    <w:rsid w:val="002750DC"/>
    <w:rsid w:val="002755CD"/>
    <w:rsid w:val="002759F0"/>
    <w:rsid w:val="00276164"/>
    <w:rsid w:val="00276230"/>
    <w:rsid w:val="0027714A"/>
    <w:rsid w:val="00280138"/>
    <w:rsid w:val="00280248"/>
    <w:rsid w:val="002802BF"/>
    <w:rsid w:val="0028070B"/>
    <w:rsid w:val="00280AF9"/>
    <w:rsid w:val="0028144D"/>
    <w:rsid w:val="00281917"/>
    <w:rsid w:val="002835FD"/>
    <w:rsid w:val="00283A24"/>
    <w:rsid w:val="00284614"/>
    <w:rsid w:val="00284A48"/>
    <w:rsid w:val="00284C86"/>
    <w:rsid w:val="00286711"/>
    <w:rsid w:val="00286E95"/>
    <w:rsid w:val="0029081C"/>
    <w:rsid w:val="0029136D"/>
    <w:rsid w:val="00291BB5"/>
    <w:rsid w:val="0029226F"/>
    <w:rsid w:val="00292560"/>
    <w:rsid w:val="0029293C"/>
    <w:rsid w:val="0029339E"/>
    <w:rsid w:val="0029396C"/>
    <w:rsid w:val="00293F51"/>
    <w:rsid w:val="00293FFA"/>
    <w:rsid w:val="002942C5"/>
    <w:rsid w:val="002945D1"/>
    <w:rsid w:val="00294D18"/>
    <w:rsid w:val="00295F6B"/>
    <w:rsid w:val="0029609E"/>
    <w:rsid w:val="0029681D"/>
    <w:rsid w:val="002970CD"/>
    <w:rsid w:val="00297A14"/>
    <w:rsid w:val="00297E34"/>
    <w:rsid w:val="00297F98"/>
    <w:rsid w:val="002A0DDA"/>
    <w:rsid w:val="002A1015"/>
    <w:rsid w:val="002A19B1"/>
    <w:rsid w:val="002A1AC0"/>
    <w:rsid w:val="002A2193"/>
    <w:rsid w:val="002A2665"/>
    <w:rsid w:val="002A4466"/>
    <w:rsid w:val="002A4E84"/>
    <w:rsid w:val="002A5A2F"/>
    <w:rsid w:val="002A5B25"/>
    <w:rsid w:val="002A5E4A"/>
    <w:rsid w:val="002A630A"/>
    <w:rsid w:val="002A68F2"/>
    <w:rsid w:val="002A6B71"/>
    <w:rsid w:val="002A7229"/>
    <w:rsid w:val="002A7350"/>
    <w:rsid w:val="002A7560"/>
    <w:rsid w:val="002A7AB0"/>
    <w:rsid w:val="002B0666"/>
    <w:rsid w:val="002B0A72"/>
    <w:rsid w:val="002B0F26"/>
    <w:rsid w:val="002B1318"/>
    <w:rsid w:val="002B158F"/>
    <w:rsid w:val="002B1D77"/>
    <w:rsid w:val="002B1E32"/>
    <w:rsid w:val="002B2427"/>
    <w:rsid w:val="002B2867"/>
    <w:rsid w:val="002B2C81"/>
    <w:rsid w:val="002B2F9D"/>
    <w:rsid w:val="002B31C2"/>
    <w:rsid w:val="002B3337"/>
    <w:rsid w:val="002B338E"/>
    <w:rsid w:val="002B3499"/>
    <w:rsid w:val="002B3647"/>
    <w:rsid w:val="002B3807"/>
    <w:rsid w:val="002B38FF"/>
    <w:rsid w:val="002B3E59"/>
    <w:rsid w:val="002B44C2"/>
    <w:rsid w:val="002B461F"/>
    <w:rsid w:val="002B46E4"/>
    <w:rsid w:val="002B4923"/>
    <w:rsid w:val="002B495C"/>
    <w:rsid w:val="002B5818"/>
    <w:rsid w:val="002B5F97"/>
    <w:rsid w:val="002B6C62"/>
    <w:rsid w:val="002B728D"/>
    <w:rsid w:val="002B79AE"/>
    <w:rsid w:val="002C0A05"/>
    <w:rsid w:val="002C0BD6"/>
    <w:rsid w:val="002C1365"/>
    <w:rsid w:val="002C1885"/>
    <w:rsid w:val="002C18AE"/>
    <w:rsid w:val="002C1D91"/>
    <w:rsid w:val="002C2DA7"/>
    <w:rsid w:val="002C351F"/>
    <w:rsid w:val="002C3D79"/>
    <w:rsid w:val="002C4317"/>
    <w:rsid w:val="002C4695"/>
    <w:rsid w:val="002C4AE6"/>
    <w:rsid w:val="002C4E00"/>
    <w:rsid w:val="002C562A"/>
    <w:rsid w:val="002C6375"/>
    <w:rsid w:val="002C65FD"/>
    <w:rsid w:val="002C6CFF"/>
    <w:rsid w:val="002C7128"/>
    <w:rsid w:val="002D0423"/>
    <w:rsid w:val="002D0FDB"/>
    <w:rsid w:val="002D161E"/>
    <w:rsid w:val="002D1766"/>
    <w:rsid w:val="002D211E"/>
    <w:rsid w:val="002D232D"/>
    <w:rsid w:val="002D241B"/>
    <w:rsid w:val="002D2575"/>
    <w:rsid w:val="002D2A10"/>
    <w:rsid w:val="002D2C87"/>
    <w:rsid w:val="002D2E2A"/>
    <w:rsid w:val="002D3842"/>
    <w:rsid w:val="002D4125"/>
    <w:rsid w:val="002D520C"/>
    <w:rsid w:val="002D5A27"/>
    <w:rsid w:val="002D5B4A"/>
    <w:rsid w:val="002D5D1F"/>
    <w:rsid w:val="002D615E"/>
    <w:rsid w:val="002D681F"/>
    <w:rsid w:val="002D6B71"/>
    <w:rsid w:val="002D7935"/>
    <w:rsid w:val="002D7B83"/>
    <w:rsid w:val="002E0AB4"/>
    <w:rsid w:val="002E1970"/>
    <w:rsid w:val="002E2372"/>
    <w:rsid w:val="002E29B4"/>
    <w:rsid w:val="002E2A37"/>
    <w:rsid w:val="002E2B56"/>
    <w:rsid w:val="002E3223"/>
    <w:rsid w:val="002E3274"/>
    <w:rsid w:val="002E3804"/>
    <w:rsid w:val="002E3D60"/>
    <w:rsid w:val="002E3F83"/>
    <w:rsid w:val="002E4209"/>
    <w:rsid w:val="002E444B"/>
    <w:rsid w:val="002E4814"/>
    <w:rsid w:val="002E4ED9"/>
    <w:rsid w:val="002E4F8F"/>
    <w:rsid w:val="002E51CA"/>
    <w:rsid w:val="002E538F"/>
    <w:rsid w:val="002E56D5"/>
    <w:rsid w:val="002E60B0"/>
    <w:rsid w:val="002E6447"/>
    <w:rsid w:val="002E68BB"/>
    <w:rsid w:val="002E79B8"/>
    <w:rsid w:val="002E7A99"/>
    <w:rsid w:val="002E7E68"/>
    <w:rsid w:val="002E7E9A"/>
    <w:rsid w:val="002E7EAC"/>
    <w:rsid w:val="002F0030"/>
    <w:rsid w:val="002F09BF"/>
    <w:rsid w:val="002F0A04"/>
    <w:rsid w:val="002F0E4D"/>
    <w:rsid w:val="002F1447"/>
    <w:rsid w:val="002F1D36"/>
    <w:rsid w:val="002F2564"/>
    <w:rsid w:val="002F2709"/>
    <w:rsid w:val="002F298C"/>
    <w:rsid w:val="002F2AF5"/>
    <w:rsid w:val="002F34B5"/>
    <w:rsid w:val="002F3B86"/>
    <w:rsid w:val="002F3C84"/>
    <w:rsid w:val="002F49D2"/>
    <w:rsid w:val="002F4CA4"/>
    <w:rsid w:val="002F66D1"/>
    <w:rsid w:val="002F6A62"/>
    <w:rsid w:val="002F6B31"/>
    <w:rsid w:val="002F7110"/>
    <w:rsid w:val="002F71CA"/>
    <w:rsid w:val="002F7B6E"/>
    <w:rsid w:val="002F7D6C"/>
    <w:rsid w:val="002F7F05"/>
    <w:rsid w:val="003002F8"/>
    <w:rsid w:val="00300954"/>
    <w:rsid w:val="0030182E"/>
    <w:rsid w:val="00301B00"/>
    <w:rsid w:val="00301FE0"/>
    <w:rsid w:val="00302134"/>
    <w:rsid w:val="0030274B"/>
    <w:rsid w:val="00303539"/>
    <w:rsid w:val="003036BE"/>
    <w:rsid w:val="00303F1A"/>
    <w:rsid w:val="00304C80"/>
    <w:rsid w:val="003055B0"/>
    <w:rsid w:val="0030563E"/>
    <w:rsid w:val="003058DD"/>
    <w:rsid w:val="003059AA"/>
    <w:rsid w:val="00310123"/>
    <w:rsid w:val="0031045A"/>
    <w:rsid w:val="00310641"/>
    <w:rsid w:val="003111B5"/>
    <w:rsid w:val="00311406"/>
    <w:rsid w:val="00311B6F"/>
    <w:rsid w:val="00312BBA"/>
    <w:rsid w:val="00312D78"/>
    <w:rsid w:val="00312E3A"/>
    <w:rsid w:val="00312E87"/>
    <w:rsid w:val="00313161"/>
    <w:rsid w:val="0031381B"/>
    <w:rsid w:val="00314925"/>
    <w:rsid w:val="00314AB8"/>
    <w:rsid w:val="00315D40"/>
    <w:rsid w:val="003162DE"/>
    <w:rsid w:val="0031649E"/>
    <w:rsid w:val="00316859"/>
    <w:rsid w:val="00317307"/>
    <w:rsid w:val="003174A2"/>
    <w:rsid w:val="00317543"/>
    <w:rsid w:val="00317932"/>
    <w:rsid w:val="00317FB1"/>
    <w:rsid w:val="00320020"/>
    <w:rsid w:val="003207FA"/>
    <w:rsid w:val="003228A1"/>
    <w:rsid w:val="003228DF"/>
    <w:rsid w:val="00323377"/>
    <w:rsid w:val="003235B4"/>
    <w:rsid w:val="00323A5D"/>
    <w:rsid w:val="00323AD8"/>
    <w:rsid w:val="00324C0B"/>
    <w:rsid w:val="00324EF3"/>
    <w:rsid w:val="00325356"/>
    <w:rsid w:val="003257E5"/>
    <w:rsid w:val="00325ED0"/>
    <w:rsid w:val="00326AAA"/>
    <w:rsid w:val="00327431"/>
    <w:rsid w:val="00327C40"/>
    <w:rsid w:val="00327DE4"/>
    <w:rsid w:val="00330405"/>
    <w:rsid w:val="00330935"/>
    <w:rsid w:val="00331A0F"/>
    <w:rsid w:val="00331F0B"/>
    <w:rsid w:val="00332134"/>
    <w:rsid w:val="00332282"/>
    <w:rsid w:val="00332292"/>
    <w:rsid w:val="00332518"/>
    <w:rsid w:val="0033252C"/>
    <w:rsid w:val="00332DEF"/>
    <w:rsid w:val="00332FDE"/>
    <w:rsid w:val="00333433"/>
    <w:rsid w:val="003335AB"/>
    <w:rsid w:val="003335B7"/>
    <w:rsid w:val="003348C7"/>
    <w:rsid w:val="003349D2"/>
    <w:rsid w:val="00334B9A"/>
    <w:rsid w:val="00335853"/>
    <w:rsid w:val="00335AEA"/>
    <w:rsid w:val="00335B5A"/>
    <w:rsid w:val="00335D89"/>
    <w:rsid w:val="00335F0E"/>
    <w:rsid w:val="0033779C"/>
    <w:rsid w:val="0034148E"/>
    <w:rsid w:val="00341604"/>
    <w:rsid w:val="00342D12"/>
    <w:rsid w:val="00342D9B"/>
    <w:rsid w:val="003432D2"/>
    <w:rsid w:val="00343FC9"/>
    <w:rsid w:val="00344295"/>
    <w:rsid w:val="003443B9"/>
    <w:rsid w:val="00344FEC"/>
    <w:rsid w:val="0034605E"/>
    <w:rsid w:val="003464A7"/>
    <w:rsid w:val="0034681B"/>
    <w:rsid w:val="00346FCC"/>
    <w:rsid w:val="00347300"/>
    <w:rsid w:val="003509CE"/>
    <w:rsid w:val="00350BD6"/>
    <w:rsid w:val="00351089"/>
    <w:rsid w:val="00351641"/>
    <w:rsid w:val="00351BAC"/>
    <w:rsid w:val="00352865"/>
    <w:rsid w:val="00352D22"/>
    <w:rsid w:val="003534FC"/>
    <w:rsid w:val="00353686"/>
    <w:rsid w:val="00353CFC"/>
    <w:rsid w:val="003542B3"/>
    <w:rsid w:val="003545DB"/>
    <w:rsid w:val="00354695"/>
    <w:rsid w:val="003548E6"/>
    <w:rsid w:val="00354E30"/>
    <w:rsid w:val="003550D5"/>
    <w:rsid w:val="00355121"/>
    <w:rsid w:val="003566E1"/>
    <w:rsid w:val="0035702D"/>
    <w:rsid w:val="003570BF"/>
    <w:rsid w:val="003570C7"/>
    <w:rsid w:val="00357236"/>
    <w:rsid w:val="00357F87"/>
    <w:rsid w:val="0036004E"/>
    <w:rsid w:val="0036022C"/>
    <w:rsid w:val="00360858"/>
    <w:rsid w:val="00360B4E"/>
    <w:rsid w:val="00361066"/>
    <w:rsid w:val="003610B3"/>
    <w:rsid w:val="00361309"/>
    <w:rsid w:val="00361776"/>
    <w:rsid w:val="00361846"/>
    <w:rsid w:val="00362832"/>
    <w:rsid w:val="0036286C"/>
    <w:rsid w:val="0036332F"/>
    <w:rsid w:val="00364602"/>
    <w:rsid w:val="0036539A"/>
    <w:rsid w:val="003657CE"/>
    <w:rsid w:val="003657D6"/>
    <w:rsid w:val="003658DC"/>
    <w:rsid w:val="00366630"/>
    <w:rsid w:val="00367726"/>
    <w:rsid w:val="0036787D"/>
    <w:rsid w:val="00367F70"/>
    <w:rsid w:val="0037067B"/>
    <w:rsid w:val="00370A8A"/>
    <w:rsid w:val="00370CA2"/>
    <w:rsid w:val="00370D34"/>
    <w:rsid w:val="0037114E"/>
    <w:rsid w:val="00371B12"/>
    <w:rsid w:val="00371DFC"/>
    <w:rsid w:val="00372744"/>
    <w:rsid w:val="00372807"/>
    <w:rsid w:val="003737E5"/>
    <w:rsid w:val="003737E8"/>
    <w:rsid w:val="003741DD"/>
    <w:rsid w:val="003742C3"/>
    <w:rsid w:val="00374822"/>
    <w:rsid w:val="00375308"/>
    <w:rsid w:val="00375D8E"/>
    <w:rsid w:val="003763F1"/>
    <w:rsid w:val="003765AA"/>
    <w:rsid w:val="003768A2"/>
    <w:rsid w:val="00376F5A"/>
    <w:rsid w:val="003777F2"/>
    <w:rsid w:val="00377FCB"/>
    <w:rsid w:val="0038013B"/>
    <w:rsid w:val="00380980"/>
    <w:rsid w:val="00380D47"/>
    <w:rsid w:val="00381533"/>
    <w:rsid w:val="003816C3"/>
    <w:rsid w:val="00381FA0"/>
    <w:rsid w:val="00382369"/>
    <w:rsid w:val="003823EB"/>
    <w:rsid w:val="00383B58"/>
    <w:rsid w:val="0038467C"/>
    <w:rsid w:val="00384C66"/>
    <w:rsid w:val="00384DC4"/>
    <w:rsid w:val="00385253"/>
    <w:rsid w:val="003853D1"/>
    <w:rsid w:val="003855A2"/>
    <w:rsid w:val="0038570B"/>
    <w:rsid w:val="00385D06"/>
    <w:rsid w:val="00386E18"/>
    <w:rsid w:val="00386FB1"/>
    <w:rsid w:val="00387FCF"/>
    <w:rsid w:val="00390040"/>
    <w:rsid w:val="00390484"/>
    <w:rsid w:val="003904C5"/>
    <w:rsid w:val="003904F0"/>
    <w:rsid w:val="0039056E"/>
    <w:rsid w:val="00390809"/>
    <w:rsid w:val="00390AAE"/>
    <w:rsid w:val="00390C13"/>
    <w:rsid w:val="003913E8"/>
    <w:rsid w:val="00391540"/>
    <w:rsid w:val="00391586"/>
    <w:rsid w:val="0039191C"/>
    <w:rsid w:val="00391A48"/>
    <w:rsid w:val="003923A1"/>
    <w:rsid w:val="003927D7"/>
    <w:rsid w:val="00392ED0"/>
    <w:rsid w:val="00393343"/>
    <w:rsid w:val="00393B42"/>
    <w:rsid w:val="00393EA7"/>
    <w:rsid w:val="00393F56"/>
    <w:rsid w:val="00393FB0"/>
    <w:rsid w:val="00394553"/>
    <w:rsid w:val="00394CD4"/>
    <w:rsid w:val="003952F2"/>
    <w:rsid w:val="00395617"/>
    <w:rsid w:val="00395818"/>
    <w:rsid w:val="00395DF1"/>
    <w:rsid w:val="00396110"/>
    <w:rsid w:val="00396AA9"/>
    <w:rsid w:val="00396FAA"/>
    <w:rsid w:val="003973B7"/>
    <w:rsid w:val="00397419"/>
    <w:rsid w:val="003975E8"/>
    <w:rsid w:val="00397E40"/>
    <w:rsid w:val="00397E72"/>
    <w:rsid w:val="003A00D1"/>
    <w:rsid w:val="003A01D4"/>
    <w:rsid w:val="003A06BA"/>
    <w:rsid w:val="003A06E7"/>
    <w:rsid w:val="003A080C"/>
    <w:rsid w:val="003A0BF5"/>
    <w:rsid w:val="003A1130"/>
    <w:rsid w:val="003A151E"/>
    <w:rsid w:val="003A1C36"/>
    <w:rsid w:val="003A258A"/>
    <w:rsid w:val="003A25DB"/>
    <w:rsid w:val="003A2875"/>
    <w:rsid w:val="003A2C4D"/>
    <w:rsid w:val="003A3CC2"/>
    <w:rsid w:val="003A4547"/>
    <w:rsid w:val="003A46B4"/>
    <w:rsid w:val="003A4702"/>
    <w:rsid w:val="003A4853"/>
    <w:rsid w:val="003A4C33"/>
    <w:rsid w:val="003A4EAD"/>
    <w:rsid w:val="003A52C3"/>
    <w:rsid w:val="003A52C5"/>
    <w:rsid w:val="003A5E7F"/>
    <w:rsid w:val="003A635C"/>
    <w:rsid w:val="003A6893"/>
    <w:rsid w:val="003A6E38"/>
    <w:rsid w:val="003A6F85"/>
    <w:rsid w:val="003A7220"/>
    <w:rsid w:val="003B0615"/>
    <w:rsid w:val="003B06CF"/>
    <w:rsid w:val="003B0723"/>
    <w:rsid w:val="003B09A1"/>
    <w:rsid w:val="003B11AE"/>
    <w:rsid w:val="003B1488"/>
    <w:rsid w:val="003B1ACA"/>
    <w:rsid w:val="003B2711"/>
    <w:rsid w:val="003B2799"/>
    <w:rsid w:val="003B2B1B"/>
    <w:rsid w:val="003B2DD2"/>
    <w:rsid w:val="003B306C"/>
    <w:rsid w:val="003B3231"/>
    <w:rsid w:val="003B3B0B"/>
    <w:rsid w:val="003B3DAA"/>
    <w:rsid w:val="003B3E16"/>
    <w:rsid w:val="003B53E5"/>
    <w:rsid w:val="003B5AB8"/>
    <w:rsid w:val="003B5C83"/>
    <w:rsid w:val="003B653F"/>
    <w:rsid w:val="003B6817"/>
    <w:rsid w:val="003B752C"/>
    <w:rsid w:val="003C046A"/>
    <w:rsid w:val="003C1D21"/>
    <w:rsid w:val="003C1D44"/>
    <w:rsid w:val="003C2994"/>
    <w:rsid w:val="003C2CA3"/>
    <w:rsid w:val="003C3017"/>
    <w:rsid w:val="003C30F8"/>
    <w:rsid w:val="003C3399"/>
    <w:rsid w:val="003C3CDE"/>
    <w:rsid w:val="003C45A7"/>
    <w:rsid w:val="003C5141"/>
    <w:rsid w:val="003C5227"/>
    <w:rsid w:val="003C6791"/>
    <w:rsid w:val="003C6C22"/>
    <w:rsid w:val="003C71A1"/>
    <w:rsid w:val="003D0376"/>
    <w:rsid w:val="003D1B0D"/>
    <w:rsid w:val="003D20D2"/>
    <w:rsid w:val="003D22E7"/>
    <w:rsid w:val="003D259B"/>
    <w:rsid w:val="003D2E3E"/>
    <w:rsid w:val="003D3587"/>
    <w:rsid w:val="003D362D"/>
    <w:rsid w:val="003D3A39"/>
    <w:rsid w:val="003D456E"/>
    <w:rsid w:val="003D5522"/>
    <w:rsid w:val="003D5755"/>
    <w:rsid w:val="003D5E2B"/>
    <w:rsid w:val="003D67AF"/>
    <w:rsid w:val="003D6955"/>
    <w:rsid w:val="003D6D7F"/>
    <w:rsid w:val="003D6E22"/>
    <w:rsid w:val="003D73D7"/>
    <w:rsid w:val="003D7866"/>
    <w:rsid w:val="003E048A"/>
    <w:rsid w:val="003E0509"/>
    <w:rsid w:val="003E0511"/>
    <w:rsid w:val="003E08A3"/>
    <w:rsid w:val="003E0FBE"/>
    <w:rsid w:val="003E2066"/>
    <w:rsid w:val="003E2219"/>
    <w:rsid w:val="003E23C7"/>
    <w:rsid w:val="003E2C83"/>
    <w:rsid w:val="003E2CEB"/>
    <w:rsid w:val="003E341F"/>
    <w:rsid w:val="003E3E8E"/>
    <w:rsid w:val="003E4178"/>
    <w:rsid w:val="003E4D17"/>
    <w:rsid w:val="003E4EDB"/>
    <w:rsid w:val="003E5D2F"/>
    <w:rsid w:val="003E60B4"/>
    <w:rsid w:val="003E6340"/>
    <w:rsid w:val="003E63EA"/>
    <w:rsid w:val="003E70CD"/>
    <w:rsid w:val="003E71D4"/>
    <w:rsid w:val="003E72D9"/>
    <w:rsid w:val="003E7344"/>
    <w:rsid w:val="003E759F"/>
    <w:rsid w:val="003F197F"/>
    <w:rsid w:val="003F19D3"/>
    <w:rsid w:val="003F2A77"/>
    <w:rsid w:val="003F36B1"/>
    <w:rsid w:val="003F38E3"/>
    <w:rsid w:val="003F3BC3"/>
    <w:rsid w:val="003F3FED"/>
    <w:rsid w:val="003F44DA"/>
    <w:rsid w:val="003F45B0"/>
    <w:rsid w:val="003F6B75"/>
    <w:rsid w:val="003F6F5F"/>
    <w:rsid w:val="003F704A"/>
    <w:rsid w:val="003F745F"/>
    <w:rsid w:val="003F7529"/>
    <w:rsid w:val="003F77CC"/>
    <w:rsid w:val="003F7A65"/>
    <w:rsid w:val="003F7FC2"/>
    <w:rsid w:val="00400C90"/>
    <w:rsid w:val="0040144B"/>
    <w:rsid w:val="00401F46"/>
    <w:rsid w:val="00402BA1"/>
    <w:rsid w:val="00402D79"/>
    <w:rsid w:val="00402E5B"/>
    <w:rsid w:val="004046A6"/>
    <w:rsid w:val="00404904"/>
    <w:rsid w:val="00404C9B"/>
    <w:rsid w:val="00404D5E"/>
    <w:rsid w:val="0040507B"/>
    <w:rsid w:val="00405392"/>
    <w:rsid w:val="00405750"/>
    <w:rsid w:val="0040579C"/>
    <w:rsid w:val="004057FD"/>
    <w:rsid w:val="0040584B"/>
    <w:rsid w:val="00405A9F"/>
    <w:rsid w:val="00406151"/>
    <w:rsid w:val="004067B2"/>
    <w:rsid w:val="004067BC"/>
    <w:rsid w:val="00406A87"/>
    <w:rsid w:val="00406FD2"/>
    <w:rsid w:val="004077D7"/>
    <w:rsid w:val="00407D42"/>
    <w:rsid w:val="00407DD4"/>
    <w:rsid w:val="00410217"/>
    <w:rsid w:val="00410304"/>
    <w:rsid w:val="00410BD2"/>
    <w:rsid w:val="004119F7"/>
    <w:rsid w:val="004121EB"/>
    <w:rsid w:val="004122F2"/>
    <w:rsid w:val="00412445"/>
    <w:rsid w:val="00412E14"/>
    <w:rsid w:val="004135A8"/>
    <w:rsid w:val="00413A39"/>
    <w:rsid w:val="00414206"/>
    <w:rsid w:val="00414451"/>
    <w:rsid w:val="00414AD4"/>
    <w:rsid w:val="004150B7"/>
    <w:rsid w:val="0041583E"/>
    <w:rsid w:val="00416231"/>
    <w:rsid w:val="00416367"/>
    <w:rsid w:val="00416747"/>
    <w:rsid w:val="00416D28"/>
    <w:rsid w:val="00416E89"/>
    <w:rsid w:val="00416F5E"/>
    <w:rsid w:val="004170BD"/>
    <w:rsid w:val="00420713"/>
    <w:rsid w:val="00420C41"/>
    <w:rsid w:val="00421144"/>
    <w:rsid w:val="0042147C"/>
    <w:rsid w:val="0042174E"/>
    <w:rsid w:val="00422B2B"/>
    <w:rsid w:val="00422C14"/>
    <w:rsid w:val="00422D8C"/>
    <w:rsid w:val="00422E23"/>
    <w:rsid w:val="0042311F"/>
    <w:rsid w:val="004240B7"/>
    <w:rsid w:val="00424E44"/>
    <w:rsid w:val="00426409"/>
    <w:rsid w:val="00426766"/>
    <w:rsid w:val="004268FC"/>
    <w:rsid w:val="00426EBC"/>
    <w:rsid w:val="00427E16"/>
    <w:rsid w:val="0043035A"/>
    <w:rsid w:val="00430859"/>
    <w:rsid w:val="00431C45"/>
    <w:rsid w:val="0043241B"/>
    <w:rsid w:val="004324A1"/>
    <w:rsid w:val="004324E9"/>
    <w:rsid w:val="004327CA"/>
    <w:rsid w:val="00432BE9"/>
    <w:rsid w:val="00433EA9"/>
    <w:rsid w:val="00434AEE"/>
    <w:rsid w:val="00435248"/>
    <w:rsid w:val="0043556D"/>
    <w:rsid w:val="00436A2A"/>
    <w:rsid w:val="00436B21"/>
    <w:rsid w:val="004374D1"/>
    <w:rsid w:val="0043761E"/>
    <w:rsid w:val="00440022"/>
    <w:rsid w:val="00440519"/>
    <w:rsid w:val="00440C13"/>
    <w:rsid w:val="00440E34"/>
    <w:rsid w:val="00440ED4"/>
    <w:rsid w:val="004421FD"/>
    <w:rsid w:val="00443009"/>
    <w:rsid w:val="00443119"/>
    <w:rsid w:val="00443661"/>
    <w:rsid w:val="00443904"/>
    <w:rsid w:val="004448B5"/>
    <w:rsid w:val="00444B1E"/>
    <w:rsid w:val="0044538E"/>
    <w:rsid w:val="00445632"/>
    <w:rsid w:val="004461D6"/>
    <w:rsid w:val="004465D5"/>
    <w:rsid w:val="00447CAC"/>
    <w:rsid w:val="00450061"/>
    <w:rsid w:val="004500C2"/>
    <w:rsid w:val="00450A51"/>
    <w:rsid w:val="00451533"/>
    <w:rsid w:val="0045170E"/>
    <w:rsid w:val="00451920"/>
    <w:rsid w:val="004529A7"/>
    <w:rsid w:val="00452CB4"/>
    <w:rsid w:val="004532F6"/>
    <w:rsid w:val="004538CF"/>
    <w:rsid w:val="00454355"/>
    <w:rsid w:val="00454983"/>
    <w:rsid w:val="00454F51"/>
    <w:rsid w:val="00455778"/>
    <w:rsid w:val="00455B20"/>
    <w:rsid w:val="004563A4"/>
    <w:rsid w:val="00456A55"/>
    <w:rsid w:val="00456B87"/>
    <w:rsid w:val="00456DD8"/>
    <w:rsid w:val="00456FF9"/>
    <w:rsid w:val="00457134"/>
    <w:rsid w:val="004600B8"/>
    <w:rsid w:val="00460564"/>
    <w:rsid w:val="00460CDA"/>
    <w:rsid w:val="004615DC"/>
    <w:rsid w:val="004618A0"/>
    <w:rsid w:val="00461EDE"/>
    <w:rsid w:val="004625D3"/>
    <w:rsid w:val="00462962"/>
    <w:rsid w:val="00462BA9"/>
    <w:rsid w:val="0046326E"/>
    <w:rsid w:val="004636D6"/>
    <w:rsid w:val="0046398D"/>
    <w:rsid w:val="0046494A"/>
    <w:rsid w:val="00464E1F"/>
    <w:rsid w:val="004653E5"/>
    <w:rsid w:val="00465CDF"/>
    <w:rsid w:val="00465F54"/>
    <w:rsid w:val="00466451"/>
    <w:rsid w:val="00466599"/>
    <w:rsid w:val="00466CB0"/>
    <w:rsid w:val="00466D8E"/>
    <w:rsid w:val="00467BB2"/>
    <w:rsid w:val="004701D2"/>
    <w:rsid w:val="004708C0"/>
    <w:rsid w:val="00472402"/>
    <w:rsid w:val="00472438"/>
    <w:rsid w:val="004733E0"/>
    <w:rsid w:val="00473826"/>
    <w:rsid w:val="00473A2D"/>
    <w:rsid w:val="00473B76"/>
    <w:rsid w:val="00473EC4"/>
    <w:rsid w:val="00474019"/>
    <w:rsid w:val="004741A4"/>
    <w:rsid w:val="00474241"/>
    <w:rsid w:val="004747FF"/>
    <w:rsid w:val="004748C9"/>
    <w:rsid w:val="0047514E"/>
    <w:rsid w:val="004756BC"/>
    <w:rsid w:val="00476136"/>
    <w:rsid w:val="00476C2D"/>
    <w:rsid w:val="00477F45"/>
    <w:rsid w:val="00480FA4"/>
    <w:rsid w:val="004811A0"/>
    <w:rsid w:val="004813BA"/>
    <w:rsid w:val="004817EB"/>
    <w:rsid w:val="00481B10"/>
    <w:rsid w:val="00481CB3"/>
    <w:rsid w:val="004823E5"/>
    <w:rsid w:val="00482719"/>
    <w:rsid w:val="004827E6"/>
    <w:rsid w:val="00482C18"/>
    <w:rsid w:val="00482E35"/>
    <w:rsid w:val="00483BDB"/>
    <w:rsid w:val="00483EDE"/>
    <w:rsid w:val="00484489"/>
    <w:rsid w:val="004849B0"/>
    <w:rsid w:val="00484DD2"/>
    <w:rsid w:val="00484E4B"/>
    <w:rsid w:val="00485C3A"/>
    <w:rsid w:val="00485D74"/>
    <w:rsid w:val="00485E0F"/>
    <w:rsid w:val="00485FDE"/>
    <w:rsid w:val="00486C12"/>
    <w:rsid w:val="00486C1E"/>
    <w:rsid w:val="00487263"/>
    <w:rsid w:val="00487D37"/>
    <w:rsid w:val="00490B2D"/>
    <w:rsid w:val="0049128E"/>
    <w:rsid w:val="004917E5"/>
    <w:rsid w:val="00491989"/>
    <w:rsid w:val="00491D0B"/>
    <w:rsid w:val="0049224C"/>
    <w:rsid w:val="004922AE"/>
    <w:rsid w:val="00492A87"/>
    <w:rsid w:val="004938BB"/>
    <w:rsid w:val="004940E0"/>
    <w:rsid w:val="004943A1"/>
    <w:rsid w:val="00494E0E"/>
    <w:rsid w:val="00495D38"/>
    <w:rsid w:val="004965C4"/>
    <w:rsid w:val="00496674"/>
    <w:rsid w:val="00496731"/>
    <w:rsid w:val="00497165"/>
    <w:rsid w:val="00497E9F"/>
    <w:rsid w:val="004A04E1"/>
    <w:rsid w:val="004A059C"/>
    <w:rsid w:val="004A1042"/>
    <w:rsid w:val="004A236E"/>
    <w:rsid w:val="004A23E7"/>
    <w:rsid w:val="004A2721"/>
    <w:rsid w:val="004A3507"/>
    <w:rsid w:val="004A36A9"/>
    <w:rsid w:val="004A37A3"/>
    <w:rsid w:val="004A37BB"/>
    <w:rsid w:val="004A4000"/>
    <w:rsid w:val="004A5176"/>
    <w:rsid w:val="004A5548"/>
    <w:rsid w:val="004A589F"/>
    <w:rsid w:val="004A5957"/>
    <w:rsid w:val="004A5E14"/>
    <w:rsid w:val="004A60B4"/>
    <w:rsid w:val="004A77B5"/>
    <w:rsid w:val="004A7CC9"/>
    <w:rsid w:val="004B038F"/>
    <w:rsid w:val="004B0B77"/>
    <w:rsid w:val="004B0E12"/>
    <w:rsid w:val="004B0E4C"/>
    <w:rsid w:val="004B103A"/>
    <w:rsid w:val="004B162C"/>
    <w:rsid w:val="004B1E2B"/>
    <w:rsid w:val="004B1EBB"/>
    <w:rsid w:val="004B2057"/>
    <w:rsid w:val="004B2B49"/>
    <w:rsid w:val="004B3011"/>
    <w:rsid w:val="004B498F"/>
    <w:rsid w:val="004B5F99"/>
    <w:rsid w:val="004B6C21"/>
    <w:rsid w:val="004B703A"/>
    <w:rsid w:val="004B7F35"/>
    <w:rsid w:val="004B7F5B"/>
    <w:rsid w:val="004C086D"/>
    <w:rsid w:val="004C0DFF"/>
    <w:rsid w:val="004C1F1D"/>
    <w:rsid w:val="004C29C5"/>
    <w:rsid w:val="004C2BC6"/>
    <w:rsid w:val="004C30B1"/>
    <w:rsid w:val="004C310F"/>
    <w:rsid w:val="004C3805"/>
    <w:rsid w:val="004C4784"/>
    <w:rsid w:val="004C4ADA"/>
    <w:rsid w:val="004C4E6C"/>
    <w:rsid w:val="004C6208"/>
    <w:rsid w:val="004C6C21"/>
    <w:rsid w:val="004C7511"/>
    <w:rsid w:val="004C7992"/>
    <w:rsid w:val="004C7F02"/>
    <w:rsid w:val="004D086D"/>
    <w:rsid w:val="004D094B"/>
    <w:rsid w:val="004D15A4"/>
    <w:rsid w:val="004D18EC"/>
    <w:rsid w:val="004D24BB"/>
    <w:rsid w:val="004D2688"/>
    <w:rsid w:val="004D2982"/>
    <w:rsid w:val="004D2B82"/>
    <w:rsid w:val="004D2D1D"/>
    <w:rsid w:val="004D426A"/>
    <w:rsid w:val="004D4932"/>
    <w:rsid w:val="004D4E71"/>
    <w:rsid w:val="004D51C7"/>
    <w:rsid w:val="004D556A"/>
    <w:rsid w:val="004D5BC8"/>
    <w:rsid w:val="004D5DFB"/>
    <w:rsid w:val="004D6436"/>
    <w:rsid w:val="004D7115"/>
    <w:rsid w:val="004E0747"/>
    <w:rsid w:val="004E09A9"/>
    <w:rsid w:val="004E0A67"/>
    <w:rsid w:val="004E0A7B"/>
    <w:rsid w:val="004E1F9B"/>
    <w:rsid w:val="004E2713"/>
    <w:rsid w:val="004E33E2"/>
    <w:rsid w:val="004E3811"/>
    <w:rsid w:val="004E3CD4"/>
    <w:rsid w:val="004E3ED5"/>
    <w:rsid w:val="004E5228"/>
    <w:rsid w:val="004E5A44"/>
    <w:rsid w:val="004E5F94"/>
    <w:rsid w:val="004E6591"/>
    <w:rsid w:val="004E7036"/>
    <w:rsid w:val="004E7130"/>
    <w:rsid w:val="004E7423"/>
    <w:rsid w:val="004F01D6"/>
    <w:rsid w:val="004F0542"/>
    <w:rsid w:val="004F05A9"/>
    <w:rsid w:val="004F0841"/>
    <w:rsid w:val="004F08F8"/>
    <w:rsid w:val="004F0C1D"/>
    <w:rsid w:val="004F0FC7"/>
    <w:rsid w:val="004F13EB"/>
    <w:rsid w:val="004F14A4"/>
    <w:rsid w:val="004F1555"/>
    <w:rsid w:val="004F1F77"/>
    <w:rsid w:val="004F235C"/>
    <w:rsid w:val="004F2747"/>
    <w:rsid w:val="004F3271"/>
    <w:rsid w:val="004F3814"/>
    <w:rsid w:val="004F3FDC"/>
    <w:rsid w:val="004F4796"/>
    <w:rsid w:val="004F47AF"/>
    <w:rsid w:val="004F49EE"/>
    <w:rsid w:val="004F4DC4"/>
    <w:rsid w:val="004F50B6"/>
    <w:rsid w:val="004F5296"/>
    <w:rsid w:val="004F685F"/>
    <w:rsid w:val="004F750B"/>
    <w:rsid w:val="004F7C41"/>
    <w:rsid w:val="0050034B"/>
    <w:rsid w:val="005004AE"/>
    <w:rsid w:val="0050079E"/>
    <w:rsid w:val="00500A37"/>
    <w:rsid w:val="00500FC6"/>
    <w:rsid w:val="005012BF"/>
    <w:rsid w:val="005026C6"/>
    <w:rsid w:val="005035C6"/>
    <w:rsid w:val="00503F91"/>
    <w:rsid w:val="0050447E"/>
    <w:rsid w:val="005046FA"/>
    <w:rsid w:val="00504BE2"/>
    <w:rsid w:val="005057AA"/>
    <w:rsid w:val="00506537"/>
    <w:rsid w:val="005068B2"/>
    <w:rsid w:val="00506F4F"/>
    <w:rsid w:val="00507208"/>
    <w:rsid w:val="005077EE"/>
    <w:rsid w:val="00510509"/>
    <w:rsid w:val="005109AF"/>
    <w:rsid w:val="00511E8D"/>
    <w:rsid w:val="005126E9"/>
    <w:rsid w:val="00512954"/>
    <w:rsid w:val="00512FED"/>
    <w:rsid w:val="00513070"/>
    <w:rsid w:val="005131EC"/>
    <w:rsid w:val="005134B1"/>
    <w:rsid w:val="005135B6"/>
    <w:rsid w:val="00513A1B"/>
    <w:rsid w:val="00514713"/>
    <w:rsid w:val="00514C1F"/>
    <w:rsid w:val="0051537A"/>
    <w:rsid w:val="005153A8"/>
    <w:rsid w:val="0051541E"/>
    <w:rsid w:val="00516043"/>
    <w:rsid w:val="00516628"/>
    <w:rsid w:val="00516B14"/>
    <w:rsid w:val="00516D67"/>
    <w:rsid w:val="0051717A"/>
    <w:rsid w:val="00517283"/>
    <w:rsid w:val="005175DF"/>
    <w:rsid w:val="005175F3"/>
    <w:rsid w:val="005179AE"/>
    <w:rsid w:val="00517D4C"/>
    <w:rsid w:val="00517F7A"/>
    <w:rsid w:val="00521900"/>
    <w:rsid w:val="00521D68"/>
    <w:rsid w:val="005233F6"/>
    <w:rsid w:val="00523E8E"/>
    <w:rsid w:val="00523F26"/>
    <w:rsid w:val="005240C2"/>
    <w:rsid w:val="00524448"/>
    <w:rsid w:val="00524E57"/>
    <w:rsid w:val="00524FC5"/>
    <w:rsid w:val="005255B1"/>
    <w:rsid w:val="00525899"/>
    <w:rsid w:val="005261BA"/>
    <w:rsid w:val="00527571"/>
    <w:rsid w:val="00527D4C"/>
    <w:rsid w:val="00530BA4"/>
    <w:rsid w:val="00530ECA"/>
    <w:rsid w:val="00531D48"/>
    <w:rsid w:val="00531EB3"/>
    <w:rsid w:val="0053268F"/>
    <w:rsid w:val="005327F2"/>
    <w:rsid w:val="00532D64"/>
    <w:rsid w:val="00532DF7"/>
    <w:rsid w:val="005337B3"/>
    <w:rsid w:val="005347DD"/>
    <w:rsid w:val="00534EF1"/>
    <w:rsid w:val="005353F7"/>
    <w:rsid w:val="005354D4"/>
    <w:rsid w:val="00535DAE"/>
    <w:rsid w:val="005365B2"/>
    <w:rsid w:val="0053734B"/>
    <w:rsid w:val="005377B3"/>
    <w:rsid w:val="00537B67"/>
    <w:rsid w:val="005401E3"/>
    <w:rsid w:val="0054024C"/>
    <w:rsid w:val="005403DA"/>
    <w:rsid w:val="005405A2"/>
    <w:rsid w:val="0054073A"/>
    <w:rsid w:val="005407C7"/>
    <w:rsid w:val="00540ECF"/>
    <w:rsid w:val="00542048"/>
    <w:rsid w:val="00542229"/>
    <w:rsid w:val="0054281F"/>
    <w:rsid w:val="00542BB5"/>
    <w:rsid w:val="005435DD"/>
    <w:rsid w:val="00543A04"/>
    <w:rsid w:val="00543E18"/>
    <w:rsid w:val="00544576"/>
    <w:rsid w:val="005445FE"/>
    <w:rsid w:val="005447FD"/>
    <w:rsid w:val="00544D10"/>
    <w:rsid w:val="00544E0D"/>
    <w:rsid w:val="005458EC"/>
    <w:rsid w:val="00546C33"/>
    <w:rsid w:val="00546DFA"/>
    <w:rsid w:val="00546F59"/>
    <w:rsid w:val="00550AE3"/>
    <w:rsid w:val="005511A0"/>
    <w:rsid w:val="00551648"/>
    <w:rsid w:val="00551FC9"/>
    <w:rsid w:val="005520F8"/>
    <w:rsid w:val="00552EDB"/>
    <w:rsid w:val="005530B1"/>
    <w:rsid w:val="005533FA"/>
    <w:rsid w:val="0055398D"/>
    <w:rsid w:val="00553AEF"/>
    <w:rsid w:val="00553BB6"/>
    <w:rsid w:val="00554A42"/>
    <w:rsid w:val="0055509A"/>
    <w:rsid w:val="0055537A"/>
    <w:rsid w:val="005555AA"/>
    <w:rsid w:val="00555F40"/>
    <w:rsid w:val="00555FFB"/>
    <w:rsid w:val="00556D6A"/>
    <w:rsid w:val="005573B2"/>
    <w:rsid w:val="00557956"/>
    <w:rsid w:val="00557FB9"/>
    <w:rsid w:val="005600F5"/>
    <w:rsid w:val="005601DF"/>
    <w:rsid w:val="00560761"/>
    <w:rsid w:val="005608CC"/>
    <w:rsid w:val="00560D3D"/>
    <w:rsid w:val="00560F3C"/>
    <w:rsid w:val="00561283"/>
    <w:rsid w:val="0056141E"/>
    <w:rsid w:val="00561511"/>
    <w:rsid w:val="00562BFB"/>
    <w:rsid w:val="005632A0"/>
    <w:rsid w:val="005635B8"/>
    <w:rsid w:val="00563C04"/>
    <w:rsid w:val="00564013"/>
    <w:rsid w:val="00564E33"/>
    <w:rsid w:val="00565080"/>
    <w:rsid w:val="005653F9"/>
    <w:rsid w:val="0056549A"/>
    <w:rsid w:val="00565B76"/>
    <w:rsid w:val="00565BAE"/>
    <w:rsid w:val="0056603D"/>
    <w:rsid w:val="00566524"/>
    <w:rsid w:val="00567362"/>
    <w:rsid w:val="005679A7"/>
    <w:rsid w:val="00567D82"/>
    <w:rsid w:val="00567E2F"/>
    <w:rsid w:val="00567E61"/>
    <w:rsid w:val="00567F21"/>
    <w:rsid w:val="005703A3"/>
    <w:rsid w:val="00570CDA"/>
    <w:rsid w:val="0057173C"/>
    <w:rsid w:val="00571790"/>
    <w:rsid w:val="00571907"/>
    <w:rsid w:val="00571C5D"/>
    <w:rsid w:val="005729C0"/>
    <w:rsid w:val="00572E4E"/>
    <w:rsid w:val="005733C0"/>
    <w:rsid w:val="00573980"/>
    <w:rsid w:val="00573DF0"/>
    <w:rsid w:val="005743A2"/>
    <w:rsid w:val="005747F0"/>
    <w:rsid w:val="005748C8"/>
    <w:rsid w:val="005754BE"/>
    <w:rsid w:val="0057602B"/>
    <w:rsid w:val="005765B4"/>
    <w:rsid w:val="005765D9"/>
    <w:rsid w:val="005767BD"/>
    <w:rsid w:val="00576A40"/>
    <w:rsid w:val="00576D12"/>
    <w:rsid w:val="005770AD"/>
    <w:rsid w:val="0057714C"/>
    <w:rsid w:val="00577503"/>
    <w:rsid w:val="00577AE7"/>
    <w:rsid w:val="00577DB3"/>
    <w:rsid w:val="00577F39"/>
    <w:rsid w:val="00580133"/>
    <w:rsid w:val="00580370"/>
    <w:rsid w:val="005812F2"/>
    <w:rsid w:val="00581559"/>
    <w:rsid w:val="0058286E"/>
    <w:rsid w:val="00583605"/>
    <w:rsid w:val="00583C94"/>
    <w:rsid w:val="00583DF7"/>
    <w:rsid w:val="005847E1"/>
    <w:rsid w:val="00584C1C"/>
    <w:rsid w:val="00585217"/>
    <w:rsid w:val="00585476"/>
    <w:rsid w:val="00585C4A"/>
    <w:rsid w:val="005872ED"/>
    <w:rsid w:val="00590619"/>
    <w:rsid w:val="005908AF"/>
    <w:rsid w:val="00590C01"/>
    <w:rsid w:val="00590D37"/>
    <w:rsid w:val="0059132C"/>
    <w:rsid w:val="00591745"/>
    <w:rsid w:val="00591D97"/>
    <w:rsid w:val="005923EF"/>
    <w:rsid w:val="00592520"/>
    <w:rsid w:val="005925A9"/>
    <w:rsid w:val="005926C0"/>
    <w:rsid w:val="0059282E"/>
    <w:rsid w:val="00592BB6"/>
    <w:rsid w:val="00592DD7"/>
    <w:rsid w:val="0059349F"/>
    <w:rsid w:val="005942AB"/>
    <w:rsid w:val="00594538"/>
    <w:rsid w:val="00594FE1"/>
    <w:rsid w:val="00595155"/>
    <w:rsid w:val="00595319"/>
    <w:rsid w:val="00595474"/>
    <w:rsid w:val="00595A5E"/>
    <w:rsid w:val="00595DCA"/>
    <w:rsid w:val="00595E86"/>
    <w:rsid w:val="005968B6"/>
    <w:rsid w:val="00596C0B"/>
    <w:rsid w:val="00596E25"/>
    <w:rsid w:val="005970E8"/>
    <w:rsid w:val="00597555"/>
    <w:rsid w:val="0059767F"/>
    <w:rsid w:val="005979C1"/>
    <w:rsid w:val="00597A31"/>
    <w:rsid w:val="005A1163"/>
    <w:rsid w:val="005A2394"/>
    <w:rsid w:val="005A2572"/>
    <w:rsid w:val="005A35AF"/>
    <w:rsid w:val="005A3968"/>
    <w:rsid w:val="005A41FE"/>
    <w:rsid w:val="005A43C9"/>
    <w:rsid w:val="005A48AA"/>
    <w:rsid w:val="005A4C56"/>
    <w:rsid w:val="005A4D0B"/>
    <w:rsid w:val="005A50D6"/>
    <w:rsid w:val="005A57E8"/>
    <w:rsid w:val="005A5C56"/>
    <w:rsid w:val="005A5D52"/>
    <w:rsid w:val="005A627F"/>
    <w:rsid w:val="005A7C33"/>
    <w:rsid w:val="005A7CDF"/>
    <w:rsid w:val="005B02DA"/>
    <w:rsid w:val="005B0CBE"/>
    <w:rsid w:val="005B0DE7"/>
    <w:rsid w:val="005B14BC"/>
    <w:rsid w:val="005B1A9E"/>
    <w:rsid w:val="005B2FA3"/>
    <w:rsid w:val="005B3634"/>
    <w:rsid w:val="005B489F"/>
    <w:rsid w:val="005B493A"/>
    <w:rsid w:val="005B499F"/>
    <w:rsid w:val="005B4E83"/>
    <w:rsid w:val="005B5466"/>
    <w:rsid w:val="005B5482"/>
    <w:rsid w:val="005B551C"/>
    <w:rsid w:val="005B5A95"/>
    <w:rsid w:val="005B5B3E"/>
    <w:rsid w:val="005B6F28"/>
    <w:rsid w:val="005B7A88"/>
    <w:rsid w:val="005C0E71"/>
    <w:rsid w:val="005C1884"/>
    <w:rsid w:val="005C2321"/>
    <w:rsid w:val="005C2537"/>
    <w:rsid w:val="005C319C"/>
    <w:rsid w:val="005C3369"/>
    <w:rsid w:val="005C33B7"/>
    <w:rsid w:val="005C364A"/>
    <w:rsid w:val="005C36FE"/>
    <w:rsid w:val="005C4801"/>
    <w:rsid w:val="005C5988"/>
    <w:rsid w:val="005C6173"/>
    <w:rsid w:val="005C628D"/>
    <w:rsid w:val="005C62A7"/>
    <w:rsid w:val="005C680E"/>
    <w:rsid w:val="005C6A5B"/>
    <w:rsid w:val="005C6A95"/>
    <w:rsid w:val="005C6B66"/>
    <w:rsid w:val="005C6CBA"/>
    <w:rsid w:val="005C78F8"/>
    <w:rsid w:val="005C7F7B"/>
    <w:rsid w:val="005D0875"/>
    <w:rsid w:val="005D0B61"/>
    <w:rsid w:val="005D0DFE"/>
    <w:rsid w:val="005D0F66"/>
    <w:rsid w:val="005D1346"/>
    <w:rsid w:val="005D178A"/>
    <w:rsid w:val="005D1FC5"/>
    <w:rsid w:val="005D25B6"/>
    <w:rsid w:val="005D2A01"/>
    <w:rsid w:val="005D4057"/>
    <w:rsid w:val="005D4AED"/>
    <w:rsid w:val="005D4D0B"/>
    <w:rsid w:val="005D5837"/>
    <w:rsid w:val="005D5B27"/>
    <w:rsid w:val="005D5DB9"/>
    <w:rsid w:val="005D5F48"/>
    <w:rsid w:val="005D5FDB"/>
    <w:rsid w:val="005D6218"/>
    <w:rsid w:val="005D6C7D"/>
    <w:rsid w:val="005D716D"/>
    <w:rsid w:val="005D738F"/>
    <w:rsid w:val="005D777E"/>
    <w:rsid w:val="005E00F9"/>
    <w:rsid w:val="005E03F0"/>
    <w:rsid w:val="005E0680"/>
    <w:rsid w:val="005E136F"/>
    <w:rsid w:val="005E182C"/>
    <w:rsid w:val="005E22A6"/>
    <w:rsid w:val="005E2CE7"/>
    <w:rsid w:val="005E3054"/>
    <w:rsid w:val="005E3408"/>
    <w:rsid w:val="005E3582"/>
    <w:rsid w:val="005E3E14"/>
    <w:rsid w:val="005E3FFA"/>
    <w:rsid w:val="005E4385"/>
    <w:rsid w:val="005E57E5"/>
    <w:rsid w:val="005E5906"/>
    <w:rsid w:val="005E6AB6"/>
    <w:rsid w:val="005F0CAB"/>
    <w:rsid w:val="005F0F9F"/>
    <w:rsid w:val="005F1107"/>
    <w:rsid w:val="005F1403"/>
    <w:rsid w:val="005F17D5"/>
    <w:rsid w:val="005F206D"/>
    <w:rsid w:val="005F2143"/>
    <w:rsid w:val="005F25DF"/>
    <w:rsid w:val="005F3489"/>
    <w:rsid w:val="005F38C4"/>
    <w:rsid w:val="005F3C66"/>
    <w:rsid w:val="005F461E"/>
    <w:rsid w:val="005F4BF8"/>
    <w:rsid w:val="005F5656"/>
    <w:rsid w:val="005F574F"/>
    <w:rsid w:val="005F5F29"/>
    <w:rsid w:val="005F6044"/>
    <w:rsid w:val="005F65F9"/>
    <w:rsid w:val="005F6FA1"/>
    <w:rsid w:val="005F6FE1"/>
    <w:rsid w:val="005F734D"/>
    <w:rsid w:val="005F7538"/>
    <w:rsid w:val="005F76EE"/>
    <w:rsid w:val="005F7F7A"/>
    <w:rsid w:val="006021B8"/>
    <w:rsid w:val="00603B60"/>
    <w:rsid w:val="00603BE4"/>
    <w:rsid w:val="00603BFE"/>
    <w:rsid w:val="0060417C"/>
    <w:rsid w:val="00604F17"/>
    <w:rsid w:val="00605D4C"/>
    <w:rsid w:val="00605D84"/>
    <w:rsid w:val="006064AD"/>
    <w:rsid w:val="00606546"/>
    <w:rsid w:val="00606AFF"/>
    <w:rsid w:val="00607CE8"/>
    <w:rsid w:val="0061072F"/>
    <w:rsid w:val="006116C9"/>
    <w:rsid w:val="00612235"/>
    <w:rsid w:val="006122C6"/>
    <w:rsid w:val="00612B2F"/>
    <w:rsid w:val="00612F98"/>
    <w:rsid w:val="00613155"/>
    <w:rsid w:val="00613ECB"/>
    <w:rsid w:val="0061471F"/>
    <w:rsid w:val="006149FF"/>
    <w:rsid w:val="00614BF4"/>
    <w:rsid w:val="00614E9A"/>
    <w:rsid w:val="00615E0F"/>
    <w:rsid w:val="00616017"/>
    <w:rsid w:val="006165FC"/>
    <w:rsid w:val="00616CDF"/>
    <w:rsid w:val="00616F17"/>
    <w:rsid w:val="00617B24"/>
    <w:rsid w:val="00620261"/>
    <w:rsid w:val="0062032B"/>
    <w:rsid w:val="0062140C"/>
    <w:rsid w:val="00621ABC"/>
    <w:rsid w:val="00621FD9"/>
    <w:rsid w:val="00622605"/>
    <w:rsid w:val="0062340C"/>
    <w:rsid w:val="006234F7"/>
    <w:rsid w:val="00623714"/>
    <w:rsid w:val="0062492F"/>
    <w:rsid w:val="00624CEC"/>
    <w:rsid w:val="00624EC0"/>
    <w:rsid w:val="00625B69"/>
    <w:rsid w:val="00625E30"/>
    <w:rsid w:val="00626225"/>
    <w:rsid w:val="006264A1"/>
    <w:rsid w:val="00626AA9"/>
    <w:rsid w:val="00626D57"/>
    <w:rsid w:val="00626F6D"/>
    <w:rsid w:val="006273BD"/>
    <w:rsid w:val="00627C6C"/>
    <w:rsid w:val="006301E5"/>
    <w:rsid w:val="00630C3D"/>
    <w:rsid w:val="00631FA9"/>
    <w:rsid w:val="00632174"/>
    <w:rsid w:val="00632267"/>
    <w:rsid w:val="006325D3"/>
    <w:rsid w:val="006327B3"/>
    <w:rsid w:val="00633231"/>
    <w:rsid w:val="00633D0E"/>
    <w:rsid w:val="006341FC"/>
    <w:rsid w:val="00634337"/>
    <w:rsid w:val="00634391"/>
    <w:rsid w:val="006356A2"/>
    <w:rsid w:val="00635F5B"/>
    <w:rsid w:val="006373DC"/>
    <w:rsid w:val="006378C8"/>
    <w:rsid w:val="00637E57"/>
    <w:rsid w:val="006402A0"/>
    <w:rsid w:val="006402BF"/>
    <w:rsid w:val="00641287"/>
    <w:rsid w:val="00641326"/>
    <w:rsid w:val="0064156F"/>
    <w:rsid w:val="00641A59"/>
    <w:rsid w:val="00641CE2"/>
    <w:rsid w:val="006423FD"/>
    <w:rsid w:val="00642507"/>
    <w:rsid w:val="00642E54"/>
    <w:rsid w:val="00642FDA"/>
    <w:rsid w:val="00643306"/>
    <w:rsid w:val="00643D4F"/>
    <w:rsid w:val="00643EC7"/>
    <w:rsid w:val="0064412F"/>
    <w:rsid w:val="0064512A"/>
    <w:rsid w:val="0064527D"/>
    <w:rsid w:val="0064578A"/>
    <w:rsid w:val="00645C7B"/>
    <w:rsid w:val="00645DD4"/>
    <w:rsid w:val="00646DCB"/>
    <w:rsid w:val="00647694"/>
    <w:rsid w:val="00650BA5"/>
    <w:rsid w:val="00650E95"/>
    <w:rsid w:val="006518B6"/>
    <w:rsid w:val="006523B9"/>
    <w:rsid w:val="006524F9"/>
    <w:rsid w:val="006525B0"/>
    <w:rsid w:val="00652F36"/>
    <w:rsid w:val="006530A6"/>
    <w:rsid w:val="00653581"/>
    <w:rsid w:val="00653C0F"/>
    <w:rsid w:val="00655A05"/>
    <w:rsid w:val="006563FE"/>
    <w:rsid w:val="006602A4"/>
    <w:rsid w:val="00660304"/>
    <w:rsid w:val="00660836"/>
    <w:rsid w:val="00660F21"/>
    <w:rsid w:val="00660FBC"/>
    <w:rsid w:val="0066102B"/>
    <w:rsid w:val="0066140B"/>
    <w:rsid w:val="00661853"/>
    <w:rsid w:val="00662126"/>
    <w:rsid w:val="0066265C"/>
    <w:rsid w:val="00662840"/>
    <w:rsid w:val="00662F48"/>
    <w:rsid w:val="00663305"/>
    <w:rsid w:val="0066396C"/>
    <w:rsid w:val="0066414B"/>
    <w:rsid w:val="00665184"/>
    <w:rsid w:val="0066543A"/>
    <w:rsid w:val="006657F0"/>
    <w:rsid w:val="00665842"/>
    <w:rsid w:val="00665B9E"/>
    <w:rsid w:val="006663DD"/>
    <w:rsid w:val="006667F6"/>
    <w:rsid w:val="00666B52"/>
    <w:rsid w:val="0066752C"/>
    <w:rsid w:val="00667AE7"/>
    <w:rsid w:val="00667E3D"/>
    <w:rsid w:val="00670039"/>
    <w:rsid w:val="0067040D"/>
    <w:rsid w:val="006709D7"/>
    <w:rsid w:val="00671067"/>
    <w:rsid w:val="006716C4"/>
    <w:rsid w:val="006718F0"/>
    <w:rsid w:val="00671C27"/>
    <w:rsid w:val="00671C42"/>
    <w:rsid w:val="00672831"/>
    <w:rsid w:val="00672E90"/>
    <w:rsid w:val="00673AE6"/>
    <w:rsid w:val="00673F3C"/>
    <w:rsid w:val="0067414E"/>
    <w:rsid w:val="006746FF"/>
    <w:rsid w:val="0067605F"/>
    <w:rsid w:val="00677955"/>
    <w:rsid w:val="00681E35"/>
    <w:rsid w:val="006824CE"/>
    <w:rsid w:val="0068285C"/>
    <w:rsid w:val="00682A13"/>
    <w:rsid w:val="00682E48"/>
    <w:rsid w:val="0068391E"/>
    <w:rsid w:val="00684020"/>
    <w:rsid w:val="00684428"/>
    <w:rsid w:val="00684983"/>
    <w:rsid w:val="00684A3D"/>
    <w:rsid w:val="00685766"/>
    <w:rsid w:val="00685F21"/>
    <w:rsid w:val="006860FB"/>
    <w:rsid w:val="00686682"/>
    <w:rsid w:val="00686C83"/>
    <w:rsid w:val="006872E7"/>
    <w:rsid w:val="006873CD"/>
    <w:rsid w:val="00687552"/>
    <w:rsid w:val="00687567"/>
    <w:rsid w:val="006876FB"/>
    <w:rsid w:val="006879FE"/>
    <w:rsid w:val="00691355"/>
    <w:rsid w:val="00691755"/>
    <w:rsid w:val="00691DBD"/>
    <w:rsid w:val="00691FD6"/>
    <w:rsid w:val="006928DC"/>
    <w:rsid w:val="00692900"/>
    <w:rsid w:val="00692D95"/>
    <w:rsid w:val="0069302E"/>
    <w:rsid w:val="00693303"/>
    <w:rsid w:val="006934A2"/>
    <w:rsid w:val="00693787"/>
    <w:rsid w:val="00693F4D"/>
    <w:rsid w:val="006940ED"/>
    <w:rsid w:val="006952FA"/>
    <w:rsid w:val="006955AF"/>
    <w:rsid w:val="006955F3"/>
    <w:rsid w:val="0069593B"/>
    <w:rsid w:val="00695FC8"/>
    <w:rsid w:val="006960E0"/>
    <w:rsid w:val="006962D6"/>
    <w:rsid w:val="006A0092"/>
    <w:rsid w:val="006A01B0"/>
    <w:rsid w:val="006A0918"/>
    <w:rsid w:val="006A1135"/>
    <w:rsid w:val="006A1941"/>
    <w:rsid w:val="006A1D97"/>
    <w:rsid w:val="006A21B2"/>
    <w:rsid w:val="006A2443"/>
    <w:rsid w:val="006A263F"/>
    <w:rsid w:val="006A2B56"/>
    <w:rsid w:val="006A39D8"/>
    <w:rsid w:val="006A3E0A"/>
    <w:rsid w:val="006A4621"/>
    <w:rsid w:val="006A4848"/>
    <w:rsid w:val="006A4D06"/>
    <w:rsid w:val="006A4E13"/>
    <w:rsid w:val="006A4F3A"/>
    <w:rsid w:val="006A500D"/>
    <w:rsid w:val="006A58F7"/>
    <w:rsid w:val="006A5C63"/>
    <w:rsid w:val="006A691E"/>
    <w:rsid w:val="006A7FE5"/>
    <w:rsid w:val="006B14FD"/>
    <w:rsid w:val="006B152F"/>
    <w:rsid w:val="006B225A"/>
    <w:rsid w:val="006B32F9"/>
    <w:rsid w:val="006B3312"/>
    <w:rsid w:val="006B3AD8"/>
    <w:rsid w:val="006B4ACF"/>
    <w:rsid w:val="006B5AE6"/>
    <w:rsid w:val="006B5E82"/>
    <w:rsid w:val="006B6285"/>
    <w:rsid w:val="006B70CA"/>
    <w:rsid w:val="006B7318"/>
    <w:rsid w:val="006B7729"/>
    <w:rsid w:val="006B7C9B"/>
    <w:rsid w:val="006B7F11"/>
    <w:rsid w:val="006C0670"/>
    <w:rsid w:val="006C0747"/>
    <w:rsid w:val="006C14B3"/>
    <w:rsid w:val="006C18E6"/>
    <w:rsid w:val="006C2FCC"/>
    <w:rsid w:val="006C3B12"/>
    <w:rsid w:val="006C3C0B"/>
    <w:rsid w:val="006C3EEA"/>
    <w:rsid w:val="006C404A"/>
    <w:rsid w:val="006C42BC"/>
    <w:rsid w:val="006C4418"/>
    <w:rsid w:val="006C46C4"/>
    <w:rsid w:val="006C47A4"/>
    <w:rsid w:val="006C4800"/>
    <w:rsid w:val="006C4805"/>
    <w:rsid w:val="006C5872"/>
    <w:rsid w:val="006C5A17"/>
    <w:rsid w:val="006C5CE5"/>
    <w:rsid w:val="006C67D1"/>
    <w:rsid w:val="006C6856"/>
    <w:rsid w:val="006C6E88"/>
    <w:rsid w:val="006C73B3"/>
    <w:rsid w:val="006C74B6"/>
    <w:rsid w:val="006D028F"/>
    <w:rsid w:val="006D1364"/>
    <w:rsid w:val="006D18A9"/>
    <w:rsid w:val="006D1BE6"/>
    <w:rsid w:val="006D252B"/>
    <w:rsid w:val="006D2599"/>
    <w:rsid w:val="006D301E"/>
    <w:rsid w:val="006D3577"/>
    <w:rsid w:val="006D41A9"/>
    <w:rsid w:val="006D50A0"/>
    <w:rsid w:val="006D527B"/>
    <w:rsid w:val="006D5853"/>
    <w:rsid w:val="006D5E5D"/>
    <w:rsid w:val="006D617A"/>
    <w:rsid w:val="006D6327"/>
    <w:rsid w:val="006D68F7"/>
    <w:rsid w:val="006D7072"/>
    <w:rsid w:val="006D72E3"/>
    <w:rsid w:val="006D754A"/>
    <w:rsid w:val="006D7DF6"/>
    <w:rsid w:val="006D7DF9"/>
    <w:rsid w:val="006E11AD"/>
    <w:rsid w:val="006E1277"/>
    <w:rsid w:val="006E14A4"/>
    <w:rsid w:val="006E1AC3"/>
    <w:rsid w:val="006E1B97"/>
    <w:rsid w:val="006E1DC0"/>
    <w:rsid w:val="006E1F52"/>
    <w:rsid w:val="006E1F5D"/>
    <w:rsid w:val="006E2533"/>
    <w:rsid w:val="006E284A"/>
    <w:rsid w:val="006E359B"/>
    <w:rsid w:val="006E3E0F"/>
    <w:rsid w:val="006E4208"/>
    <w:rsid w:val="006E4FE0"/>
    <w:rsid w:val="006E5A90"/>
    <w:rsid w:val="006E5F97"/>
    <w:rsid w:val="006E60A3"/>
    <w:rsid w:val="006E769B"/>
    <w:rsid w:val="006F03BD"/>
    <w:rsid w:val="006F0A81"/>
    <w:rsid w:val="006F0D75"/>
    <w:rsid w:val="006F1606"/>
    <w:rsid w:val="006F1962"/>
    <w:rsid w:val="006F19A0"/>
    <w:rsid w:val="006F30F9"/>
    <w:rsid w:val="006F342F"/>
    <w:rsid w:val="006F3879"/>
    <w:rsid w:val="006F3BA1"/>
    <w:rsid w:val="006F4932"/>
    <w:rsid w:val="006F4B59"/>
    <w:rsid w:val="006F5553"/>
    <w:rsid w:val="006F6103"/>
    <w:rsid w:val="006F6675"/>
    <w:rsid w:val="006F6A92"/>
    <w:rsid w:val="006F6B77"/>
    <w:rsid w:val="006F6B9F"/>
    <w:rsid w:val="006F71A2"/>
    <w:rsid w:val="006F7408"/>
    <w:rsid w:val="006F752B"/>
    <w:rsid w:val="0070063D"/>
    <w:rsid w:val="00701A04"/>
    <w:rsid w:val="0070262B"/>
    <w:rsid w:val="00702F44"/>
    <w:rsid w:val="00703129"/>
    <w:rsid w:val="007039E9"/>
    <w:rsid w:val="00703DB6"/>
    <w:rsid w:val="00704180"/>
    <w:rsid w:val="0070491F"/>
    <w:rsid w:val="007056E0"/>
    <w:rsid w:val="00705A8B"/>
    <w:rsid w:val="00705AB5"/>
    <w:rsid w:val="00705AF3"/>
    <w:rsid w:val="00705C88"/>
    <w:rsid w:val="00706613"/>
    <w:rsid w:val="00706918"/>
    <w:rsid w:val="00706CFB"/>
    <w:rsid w:val="00707092"/>
    <w:rsid w:val="00707226"/>
    <w:rsid w:val="00710082"/>
    <w:rsid w:val="00710E21"/>
    <w:rsid w:val="007114A4"/>
    <w:rsid w:val="0071162A"/>
    <w:rsid w:val="00711645"/>
    <w:rsid w:val="00711BB0"/>
    <w:rsid w:val="00711E9A"/>
    <w:rsid w:val="00711EC0"/>
    <w:rsid w:val="007121B3"/>
    <w:rsid w:val="00712E29"/>
    <w:rsid w:val="0071394B"/>
    <w:rsid w:val="00714D18"/>
    <w:rsid w:val="00714D8E"/>
    <w:rsid w:val="00714F09"/>
    <w:rsid w:val="00714F39"/>
    <w:rsid w:val="007154F8"/>
    <w:rsid w:val="00716740"/>
    <w:rsid w:val="0071726F"/>
    <w:rsid w:val="00717A96"/>
    <w:rsid w:val="00717F33"/>
    <w:rsid w:val="0072068F"/>
    <w:rsid w:val="00720900"/>
    <w:rsid w:val="00720FC2"/>
    <w:rsid w:val="0072118B"/>
    <w:rsid w:val="00721555"/>
    <w:rsid w:val="00721615"/>
    <w:rsid w:val="00722730"/>
    <w:rsid w:val="0072294E"/>
    <w:rsid w:val="00722D77"/>
    <w:rsid w:val="0072323A"/>
    <w:rsid w:val="00724377"/>
    <w:rsid w:val="00724C08"/>
    <w:rsid w:val="00724DC3"/>
    <w:rsid w:val="00724DE6"/>
    <w:rsid w:val="0072520A"/>
    <w:rsid w:val="00725A7E"/>
    <w:rsid w:val="00725C3B"/>
    <w:rsid w:val="00726075"/>
    <w:rsid w:val="007262CE"/>
    <w:rsid w:val="00726596"/>
    <w:rsid w:val="00726D91"/>
    <w:rsid w:val="00726DCF"/>
    <w:rsid w:val="00727FB2"/>
    <w:rsid w:val="00730DDE"/>
    <w:rsid w:val="0073121D"/>
    <w:rsid w:val="007316F8"/>
    <w:rsid w:val="00731956"/>
    <w:rsid w:val="00732345"/>
    <w:rsid w:val="00732643"/>
    <w:rsid w:val="007333EC"/>
    <w:rsid w:val="00733666"/>
    <w:rsid w:val="007336DA"/>
    <w:rsid w:val="00733DA7"/>
    <w:rsid w:val="00733FBA"/>
    <w:rsid w:val="0073437A"/>
    <w:rsid w:val="00734818"/>
    <w:rsid w:val="00734AD7"/>
    <w:rsid w:val="00734B95"/>
    <w:rsid w:val="00734BF1"/>
    <w:rsid w:val="00735A1D"/>
    <w:rsid w:val="00735ACE"/>
    <w:rsid w:val="00735BDC"/>
    <w:rsid w:val="00736E38"/>
    <w:rsid w:val="00737F91"/>
    <w:rsid w:val="0074034F"/>
    <w:rsid w:val="0074172E"/>
    <w:rsid w:val="00742547"/>
    <w:rsid w:val="00742B44"/>
    <w:rsid w:val="007435E7"/>
    <w:rsid w:val="00744346"/>
    <w:rsid w:val="007446DD"/>
    <w:rsid w:val="007449CC"/>
    <w:rsid w:val="0074544B"/>
    <w:rsid w:val="00745BA1"/>
    <w:rsid w:val="0074642A"/>
    <w:rsid w:val="00746624"/>
    <w:rsid w:val="00746758"/>
    <w:rsid w:val="007467BB"/>
    <w:rsid w:val="00746A52"/>
    <w:rsid w:val="00746F92"/>
    <w:rsid w:val="007473F8"/>
    <w:rsid w:val="00750612"/>
    <w:rsid w:val="00750A23"/>
    <w:rsid w:val="00751A96"/>
    <w:rsid w:val="00751C84"/>
    <w:rsid w:val="00751D49"/>
    <w:rsid w:val="0075258A"/>
    <w:rsid w:val="007532B6"/>
    <w:rsid w:val="007535C9"/>
    <w:rsid w:val="007537DE"/>
    <w:rsid w:val="00753A13"/>
    <w:rsid w:val="00754615"/>
    <w:rsid w:val="00754BFD"/>
    <w:rsid w:val="00755270"/>
    <w:rsid w:val="00755543"/>
    <w:rsid w:val="00755608"/>
    <w:rsid w:val="00755D13"/>
    <w:rsid w:val="00756A32"/>
    <w:rsid w:val="007573CC"/>
    <w:rsid w:val="00757C92"/>
    <w:rsid w:val="007606A9"/>
    <w:rsid w:val="00760706"/>
    <w:rsid w:val="007613B5"/>
    <w:rsid w:val="0076155B"/>
    <w:rsid w:val="0076171F"/>
    <w:rsid w:val="00761805"/>
    <w:rsid w:val="007622D0"/>
    <w:rsid w:val="007628DD"/>
    <w:rsid w:val="007636F4"/>
    <w:rsid w:val="00763904"/>
    <w:rsid w:val="0076416B"/>
    <w:rsid w:val="00764BC8"/>
    <w:rsid w:val="00764FB6"/>
    <w:rsid w:val="00765083"/>
    <w:rsid w:val="00765891"/>
    <w:rsid w:val="0076594B"/>
    <w:rsid w:val="007667C9"/>
    <w:rsid w:val="00767017"/>
    <w:rsid w:val="007671C5"/>
    <w:rsid w:val="00767800"/>
    <w:rsid w:val="00767973"/>
    <w:rsid w:val="0077024E"/>
    <w:rsid w:val="00770485"/>
    <w:rsid w:val="00770C1F"/>
    <w:rsid w:val="00770ED0"/>
    <w:rsid w:val="007713A8"/>
    <w:rsid w:val="00771534"/>
    <w:rsid w:val="00771E33"/>
    <w:rsid w:val="007722DE"/>
    <w:rsid w:val="00772727"/>
    <w:rsid w:val="00772FDF"/>
    <w:rsid w:val="0077303F"/>
    <w:rsid w:val="00773354"/>
    <w:rsid w:val="00774278"/>
    <w:rsid w:val="00774514"/>
    <w:rsid w:val="007750A7"/>
    <w:rsid w:val="00775161"/>
    <w:rsid w:val="007752F0"/>
    <w:rsid w:val="00775350"/>
    <w:rsid w:val="0077599D"/>
    <w:rsid w:val="007759E1"/>
    <w:rsid w:val="0077646E"/>
    <w:rsid w:val="007765F8"/>
    <w:rsid w:val="00776C61"/>
    <w:rsid w:val="00777E24"/>
    <w:rsid w:val="007805BB"/>
    <w:rsid w:val="00780B57"/>
    <w:rsid w:val="00780B72"/>
    <w:rsid w:val="00780BB9"/>
    <w:rsid w:val="00780CA3"/>
    <w:rsid w:val="00781929"/>
    <w:rsid w:val="007826A4"/>
    <w:rsid w:val="0078276E"/>
    <w:rsid w:val="007835EC"/>
    <w:rsid w:val="0078382B"/>
    <w:rsid w:val="007839BB"/>
    <w:rsid w:val="00783A22"/>
    <w:rsid w:val="00783C38"/>
    <w:rsid w:val="00783D1A"/>
    <w:rsid w:val="00783E4F"/>
    <w:rsid w:val="0078494D"/>
    <w:rsid w:val="00784F16"/>
    <w:rsid w:val="00785620"/>
    <w:rsid w:val="00785EA9"/>
    <w:rsid w:val="007865A3"/>
    <w:rsid w:val="007878BF"/>
    <w:rsid w:val="00790045"/>
    <w:rsid w:val="00790646"/>
    <w:rsid w:val="00790875"/>
    <w:rsid w:val="007917FF"/>
    <w:rsid w:val="00791975"/>
    <w:rsid w:val="00791AA1"/>
    <w:rsid w:val="007920B4"/>
    <w:rsid w:val="00792BE9"/>
    <w:rsid w:val="0079339D"/>
    <w:rsid w:val="00794016"/>
    <w:rsid w:val="0079427D"/>
    <w:rsid w:val="007945CA"/>
    <w:rsid w:val="00795199"/>
    <w:rsid w:val="007951AC"/>
    <w:rsid w:val="0079525A"/>
    <w:rsid w:val="0079556A"/>
    <w:rsid w:val="0079563A"/>
    <w:rsid w:val="00796663"/>
    <w:rsid w:val="007968D2"/>
    <w:rsid w:val="007970F8"/>
    <w:rsid w:val="00797A45"/>
    <w:rsid w:val="00797D39"/>
    <w:rsid w:val="007A0333"/>
    <w:rsid w:val="007A0961"/>
    <w:rsid w:val="007A097A"/>
    <w:rsid w:val="007A10E9"/>
    <w:rsid w:val="007A1326"/>
    <w:rsid w:val="007A17D7"/>
    <w:rsid w:val="007A1813"/>
    <w:rsid w:val="007A233C"/>
    <w:rsid w:val="007A2BC6"/>
    <w:rsid w:val="007A31D2"/>
    <w:rsid w:val="007A4554"/>
    <w:rsid w:val="007A4568"/>
    <w:rsid w:val="007A4ABD"/>
    <w:rsid w:val="007A5000"/>
    <w:rsid w:val="007A5CDF"/>
    <w:rsid w:val="007A657D"/>
    <w:rsid w:val="007A6E5C"/>
    <w:rsid w:val="007A7AD0"/>
    <w:rsid w:val="007A7FFE"/>
    <w:rsid w:val="007B0419"/>
    <w:rsid w:val="007B047C"/>
    <w:rsid w:val="007B0E04"/>
    <w:rsid w:val="007B0FA0"/>
    <w:rsid w:val="007B136E"/>
    <w:rsid w:val="007B16DD"/>
    <w:rsid w:val="007B34DE"/>
    <w:rsid w:val="007B3588"/>
    <w:rsid w:val="007B3960"/>
    <w:rsid w:val="007B398C"/>
    <w:rsid w:val="007B39C9"/>
    <w:rsid w:val="007B431C"/>
    <w:rsid w:val="007B43A1"/>
    <w:rsid w:val="007B443F"/>
    <w:rsid w:val="007B4662"/>
    <w:rsid w:val="007B49B5"/>
    <w:rsid w:val="007B4D23"/>
    <w:rsid w:val="007B54A4"/>
    <w:rsid w:val="007B57B8"/>
    <w:rsid w:val="007B57BB"/>
    <w:rsid w:val="007B6DFB"/>
    <w:rsid w:val="007B71D2"/>
    <w:rsid w:val="007B761A"/>
    <w:rsid w:val="007B780F"/>
    <w:rsid w:val="007B79F3"/>
    <w:rsid w:val="007B7EE0"/>
    <w:rsid w:val="007B7F1C"/>
    <w:rsid w:val="007C10FC"/>
    <w:rsid w:val="007C1FF1"/>
    <w:rsid w:val="007C200A"/>
    <w:rsid w:val="007C2367"/>
    <w:rsid w:val="007C3724"/>
    <w:rsid w:val="007C373A"/>
    <w:rsid w:val="007C3D2E"/>
    <w:rsid w:val="007C5802"/>
    <w:rsid w:val="007C5996"/>
    <w:rsid w:val="007C67A7"/>
    <w:rsid w:val="007C6B09"/>
    <w:rsid w:val="007C7539"/>
    <w:rsid w:val="007D00AE"/>
    <w:rsid w:val="007D0CC2"/>
    <w:rsid w:val="007D0F3E"/>
    <w:rsid w:val="007D176D"/>
    <w:rsid w:val="007D1CEF"/>
    <w:rsid w:val="007D1DF5"/>
    <w:rsid w:val="007D1E3C"/>
    <w:rsid w:val="007D2172"/>
    <w:rsid w:val="007D21C9"/>
    <w:rsid w:val="007D2564"/>
    <w:rsid w:val="007D4E72"/>
    <w:rsid w:val="007D4ECB"/>
    <w:rsid w:val="007D5234"/>
    <w:rsid w:val="007D61F5"/>
    <w:rsid w:val="007D6757"/>
    <w:rsid w:val="007D69F7"/>
    <w:rsid w:val="007D6D70"/>
    <w:rsid w:val="007D737C"/>
    <w:rsid w:val="007D75B3"/>
    <w:rsid w:val="007E0550"/>
    <w:rsid w:val="007E062C"/>
    <w:rsid w:val="007E0CD3"/>
    <w:rsid w:val="007E168C"/>
    <w:rsid w:val="007E170C"/>
    <w:rsid w:val="007E23AB"/>
    <w:rsid w:val="007E2962"/>
    <w:rsid w:val="007E29B9"/>
    <w:rsid w:val="007E2D07"/>
    <w:rsid w:val="007E4523"/>
    <w:rsid w:val="007E4FE0"/>
    <w:rsid w:val="007E5198"/>
    <w:rsid w:val="007E536B"/>
    <w:rsid w:val="007E568D"/>
    <w:rsid w:val="007E5902"/>
    <w:rsid w:val="007E5C72"/>
    <w:rsid w:val="007E5D7F"/>
    <w:rsid w:val="007E662B"/>
    <w:rsid w:val="007E6980"/>
    <w:rsid w:val="007E76E3"/>
    <w:rsid w:val="007F0254"/>
    <w:rsid w:val="007F03BF"/>
    <w:rsid w:val="007F0441"/>
    <w:rsid w:val="007F05C3"/>
    <w:rsid w:val="007F0AC2"/>
    <w:rsid w:val="007F0C8A"/>
    <w:rsid w:val="007F0F84"/>
    <w:rsid w:val="007F3432"/>
    <w:rsid w:val="007F35FE"/>
    <w:rsid w:val="007F3A94"/>
    <w:rsid w:val="007F40D9"/>
    <w:rsid w:val="007F40E8"/>
    <w:rsid w:val="007F45F9"/>
    <w:rsid w:val="007F5A12"/>
    <w:rsid w:val="007F5CB0"/>
    <w:rsid w:val="007F5F07"/>
    <w:rsid w:val="007F5FD7"/>
    <w:rsid w:val="007F6EFA"/>
    <w:rsid w:val="007F782C"/>
    <w:rsid w:val="0080022F"/>
    <w:rsid w:val="00800461"/>
    <w:rsid w:val="00800D96"/>
    <w:rsid w:val="00800ED5"/>
    <w:rsid w:val="0080259C"/>
    <w:rsid w:val="00802871"/>
    <w:rsid w:val="008031AA"/>
    <w:rsid w:val="008032E7"/>
    <w:rsid w:val="00803479"/>
    <w:rsid w:val="00803E1D"/>
    <w:rsid w:val="00804085"/>
    <w:rsid w:val="008046E3"/>
    <w:rsid w:val="00804950"/>
    <w:rsid w:val="0080618F"/>
    <w:rsid w:val="00807410"/>
    <w:rsid w:val="00807970"/>
    <w:rsid w:val="00807E1E"/>
    <w:rsid w:val="00807F41"/>
    <w:rsid w:val="008106F4"/>
    <w:rsid w:val="008107FD"/>
    <w:rsid w:val="00810AD3"/>
    <w:rsid w:val="00811138"/>
    <w:rsid w:val="008115E2"/>
    <w:rsid w:val="008122A5"/>
    <w:rsid w:val="00812637"/>
    <w:rsid w:val="00812FE4"/>
    <w:rsid w:val="00813076"/>
    <w:rsid w:val="008130FC"/>
    <w:rsid w:val="008135D9"/>
    <w:rsid w:val="00814128"/>
    <w:rsid w:val="008147A3"/>
    <w:rsid w:val="00815364"/>
    <w:rsid w:val="00815519"/>
    <w:rsid w:val="00815616"/>
    <w:rsid w:val="00815655"/>
    <w:rsid w:val="00815717"/>
    <w:rsid w:val="008158BC"/>
    <w:rsid w:val="00815C83"/>
    <w:rsid w:val="00815DF3"/>
    <w:rsid w:val="00816141"/>
    <w:rsid w:val="008163E1"/>
    <w:rsid w:val="00816E48"/>
    <w:rsid w:val="00817305"/>
    <w:rsid w:val="00820245"/>
    <w:rsid w:val="0082029B"/>
    <w:rsid w:val="0082054D"/>
    <w:rsid w:val="00820FD6"/>
    <w:rsid w:val="008234EF"/>
    <w:rsid w:val="008236F4"/>
    <w:rsid w:val="00823724"/>
    <w:rsid w:val="008238B2"/>
    <w:rsid w:val="00824263"/>
    <w:rsid w:val="00824354"/>
    <w:rsid w:val="00824671"/>
    <w:rsid w:val="00824861"/>
    <w:rsid w:val="00824A67"/>
    <w:rsid w:val="00825EE0"/>
    <w:rsid w:val="00826006"/>
    <w:rsid w:val="0082611B"/>
    <w:rsid w:val="008266A8"/>
    <w:rsid w:val="00826BED"/>
    <w:rsid w:val="008272F9"/>
    <w:rsid w:val="00827871"/>
    <w:rsid w:val="00827D0B"/>
    <w:rsid w:val="0083031A"/>
    <w:rsid w:val="00830BA2"/>
    <w:rsid w:val="00830CAA"/>
    <w:rsid w:val="00831246"/>
    <w:rsid w:val="00832135"/>
    <w:rsid w:val="0083246E"/>
    <w:rsid w:val="00832D5F"/>
    <w:rsid w:val="0083406B"/>
    <w:rsid w:val="00834E22"/>
    <w:rsid w:val="008353A7"/>
    <w:rsid w:val="00836477"/>
    <w:rsid w:val="0083665F"/>
    <w:rsid w:val="00836FE4"/>
    <w:rsid w:val="00837431"/>
    <w:rsid w:val="00837579"/>
    <w:rsid w:val="00837A2A"/>
    <w:rsid w:val="00837D50"/>
    <w:rsid w:val="008403BD"/>
    <w:rsid w:val="00841519"/>
    <w:rsid w:val="008419EA"/>
    <w:rsid w:val="00841B66"/>
    <w:rsid w:val="008424E7"/>
    <w:rsid w:val="00842A43"/>
    <w:rsid w:val="00842A84"/>
    <w:rsid w:val="00842D3B"/>
    <w:rsid w:val="00843D24"/>
    <w:rsid w:val="00843DB7"/>
    <w:rsid w:val="00844967"/>
    <w:rsid w:val="008450B2"/>
    <w:rsid w:val="0084565A"/>
    <w:rsid w:val="00845A3F"/>
    <w:rsid w:val="00846FAB"/>
    <w:rsid w:val="00847476"/>
    <w:rsid w:val="00847FD3"/>
    <w:rsid w:val="008500CA"/>
    <w:rsid w:val="008501BA"/>
    <w:rsid w:val="00850217"/>
    <w:rsid w:val="0085022D"/>
    <w:rsid w:val="008504C3"/>
    <w:rsid w:val="0085060B"/>
    <w:rsid w:val="0085064F"/>
    <w:rsid w:val="0085238D"/>
    <w:rsid w:val="008527FF"/>
    <w:rsid w:val="00853ADE"/>
    <w:rsid w:val="00853C76"/>
    <w:rsid w:val="00853FEE"/>
    <w:rsid w:val="008540C9"/>
    <w:rsid w:val="00854581"/>
    <w:rsid w:val="008548BB"/>
    <w:rsid w:val="00854981"/>
    <w:rsid w:val="00855625"/>
    <w:rsid w:val="0085586C"/>
    <w:rsid w:val="00855A66"/>
    <w:rsid w:val="00855C0D"/>
    <w:rsid w:val="0085647D"/>
    <w:rsid w:val="0085694B"/>
    <w:rsid w:val="00856BD4"/>
    <w:rsid w:val="0085700B"/>
    <w:rsid w:val="00857470"/>
    <w:rsid w:val="00860443"/>
    <w:rsid w:val="00860AC5"/>
    <w:rsid w:val="00861BC7"/>
    <w:rsid w:val="0086210D"/>
    <w:rsid w:val="00862A0E"/>
    <w:rsid w:val="00862A60"/>
    <w:rsid w:val="00862CCC"/>
    <w:rsid w:val="00862EFC"/>
    <w:rsid w:val="00863DA3"/>
    <w:rsid w:val="008649C4"/>
    <w:rsid w:val="0086547E"/>
    <w:rsid w:val="00865CD3"/>
    <w:rsid w:val="00865D3A"/>
    <w:rsid w:val="00865ED7"/>
    <w:rsid w:val="008667C6"/>
    <w:rsid w:val="008673AC"/>
    <w:rsid w:val="00867408"/>
    <w:rsid w:val="0086780B"/>
    <w:rsid w:val="00867B99"/>
    <w:rsid w:val="00870156"/>
    <w:rsid w:val="00870DFF"/>
    <w:rsid w:val="00870FA6"/>
    <w:rsid w:val="008719BC"/>
    <w:rsid w:val="008719C9"/>
    <w:rsid w:val="00871B7E"/>
    <w:rsid w:val="00871EB8"/>
    <w:rsid w:val="00873D16"/>
    <w:rsid w:val="00873E0D"/>
    <w:rsid w:val="00873E8A"/>
    <w:rsid w:val="00874636"/>
    <w:rsid w:val="00874D9D"/>
    <w:rsid w:val="00875B2F"/>
    <w:rsid w:val="00875E81"/>
    <w:rsid w:val="008769F9"/>
    <w:rsid w:val="00876C9E"/>
    <w:rsid w:val="00877150"/>
    <w:rsid w:val="00877182"/>
    <w:rsid w:val="00880573"/>
    <w:rsid w:val="0088058D"/>
    <w:rsid w:val="008805DB"/>
    <w:rsid w:val="00880C8A"/>
    <w:rsid w:val="00880E3F"/>
    <w:rsid w:val="00880FAE"/>
    <w:rsid w:val="008819FE"/>
    <w:rsid w:val="00882C0E"/>
    <w:rsid w:val="00883316"/>
    <w:rsid w:val="00883B1A"/>
    <w:rsid w:val="0088470E"/>
    <w:rsid w:val="00885A19"/>
    <w:rsid w:val="00885C99"/>
    <w:rsid w:val="008869AF"/>
    <w:rsid w:val="00886B07"/>
    <w:rsid w:val="00886DC8"/>
    <w:rsid w:val="00887B53"/>
    <w:rsid w:val="00887FE6"/>
    <w:rsid w:val="00890181"/>
    <w:rsid w:val="008902DB"/>
    <w:rsid w:val="00890E6E"/>
    <w:rsid w:val="00891625"/>
    <w:rsid w:val="0089175F"/>
    <w:rsid w:val="008917C8"/>
    <w:rsid w:val="00892356"/>
    <w:rsid w:val="00892658"/>
    <w:rsid w:val="008928F1"/>
    <w:rsid w:val="00892CD6"/>
    <w:rsid w:val="00893071"/>
    <w:rsid w:val="008934DA"/>
    <w:rsid w:val="008934EA"/>
    <w:rsid w:val="00893789"/>
    <w:rsid w:val="00893CB4"/>
    <w:rsid w:val="0089440D"/>
    <w:rsid w:val="00894731"/>
    <w:rsid w:val="008948BD"/>
    <w:rsid w:val="00894D19"/>
    <w:rsid w:val="00894EB9"/>
    <w:rsid w:val="00895351"/>
    <w:rsid w:val="00895424"/>
    <w:rsid w:val="0089554E"/>
    <w:rsid w:val="0089669B"/>
    <w:rsid w:val="00896701"/>
    <w:rsid w:val="00896D58"/>
    <w:rsid w:val="00897823"/>
    <w:rsid w:val="008A06E8"/>
    <w:rsid w:val="008A0F6D"/>
    <w:rsid w:val="008A1053"/>
    <w:rsid w:val="008A15C3"/>
    <w:rsid w:val="008A1B19"/>
    <w:rsid w:val="008A1B4C"/>
    <w:rsid w:val="008A20AC"/>
    <w:rsid w:val="008A2FA3"/>
    <w:rsid w:val="008A4123"/>
    <w:rsid w:val="008A556E"/>
    <w:rsid w:val="008A561A"/>
    <w:rsid w:val="008A56EB"/>
    <w:rsid w:val="008A5BDE"/>
    <w:rsid w:val="008A6668"/>
    <w:rsid w:val="008A67D4"/>
    <w:rsid w:val="008A745D"/>
    <w:rsid w:val="008A7896"/>
    <w:rsid w:val="008A7EB8"/>
    <w:rsid w:val="008B00CB"/>
    <w:rsid w:val="008B0A19"/>
    <w:rsid w:val="008B0AD0"/>
    <w:rsid w:val="008B19BA"/>
    <w:rsid w:val="008B1D33"/>
    <w:rsid w:val="008B2604"/>
    <w:rsid w:val="008B2832"/>
    <w:rsid w:val="008B31EF"/>
    <w:rsid w:val="008B3495"/>
    <w:rsid w:val="008B3D8C"/>
    <w:rsid w:val="008B406B"/>
    <w:rsid w:val="008B475B"/>
    <w:rsid w:val="008B4DB5"/>
    <w:rsid w:val="008B4EEF"/>
    <w:rsid w:val="008B5269"/>
    <w:rsid w:val="008B569E"/>
    <w:rsid w:val="008B59A1"/>
    <w:rsid w:val="008B6C45"/>
    <w:rsid w:val="008B72E8"/>
    <w:rsid w:val="008B76ED"/>
    <w:rsid w:val="008B7B42"/>
    <w:rsid w:val="008B7BF4"/>
    <w:rsid w:val="008C024A"/>
    <w:rsid w:val="008C0307"/>
    <w:rsid w:val="008C041C"/>
    <w:rsid w:val="008C0785"/>
    <w:rsid w:val="008C09B3"/>
    <w:rsid w:val="008C0FD5"/>
    <w:rsid w:val="008C15C8"/>
    <w:rsid w:val="008C1A53"/>
    <w:rsid w:val="008C3115"/>
    <w:rsid w:val="008C3199"/>
    <w:rsid w:val="008C32F0"/>
    <w:rsid w:val="008C397D"/>
    <w:rsid w:val="008C436D"/>
    <w:rsid w:val="008C4739"/>
    <w:rsid w:val="008C479B"/>
    <w:rsid w:val="008C4977"/>
    <w:rsid w:val="008C523B"/>
    <w:rsid w:val="008C5786"/>
    <w:rsid w:val="008C5947"/>
    <w:rsid w:val="008C60C7"/>
    <w:rsid w:val="008C6633"/>
    <w:rsid w:val="008C6850"/>
    <w:rsid w:val="008C725E"/>
    <w:rsid w:val="008D00CE"/>
    <w:rsid w:val="008D074F"/>
    <w:rsid w:val="008D1753"/>
    <w:rsid w:val="008D279A"/>
    <w:rsid w:val="008D2C48"/>
    <w:rsid w:val="008D3184"/>
    <w:rsid w:val="008D3729"/>
    <w:rsid w:val="008D441C"/>
    <w:rsid w:val="008D588E"/>
    <w:rsid w:val="008D591B"/>
    <w:rsid w:val="008D6E8D"/>
    <w:rsid w:val="008D6F0D"/>
    <w:rsid w:val="008D7B51"/>
    <w:rsid w:val="008D7BE1"/>
    <w:rsid w:val="008D7D0F"/>
    <w:rsid w:val="008E099E"/>
    <w:rsid w:val="008E1AE5"/>
    <w:rsid w:val="008E24E6"/>
    <w:rsid w:val="008E34A7"/>
    <w:rsid w:val="008E3B81"/>
    <w:rsid w:val="008E4867"/>
    <w:rsid w:val="008E4A91"/>
    <w:rsid w:val="008E5731"/>
    <w:rsid w:val="008E5C86"/>
    <w:rsid w:val="008E6B8A"/>
    <w:rsid w:val="008E6BAB"/>
    <w:rsid w:val="008E759F"/>
    <w:rsid w:val="008E76A0"/>
    <w:rsid w:val="008F06B2"/>
    <w:rsid w:val="008F1B08"/>
    <w:rsid w:val="008F1BEF"/>
    <w:rsid w:val="008F1D5C"/>
    <w:rsid w:val="008F224F"/>
    <w:rsid w:val="008F265F"/>
    <w:rsid w:val="008F2993"/>
    <w:rsid w:val="008F3072"/>
    <w:rsid w:val="008F31D5"/>
    <w:rsid w:val="008F47AB"/>
    <w:rsid w:val="008F483B"/>
    <w:rsid w:val="008F4B33"/>
    <w:rsid w:val="008F536F"/>
    <w:rsid w:val="008F59CB"/>
    <w:rsid w:val="008F5FC0"/>
    <w:rsid w:val="008F78AF"/>
    <w:rsid w:val="008F7E70"/>
    <w:rsid w:val="009009D6"/>
    <w:rsid w:val="00900C37"/>
    <w:rsid w:val="00900D6A"/>
    <w:rsid w:val="00900E8C"/>
    <w:rsid w:val="009017CD"/>
    <w:rsid w:val="00901802"/>
    <w:rsid w:val="00901968"/>
    <w:rsid w:val="00902072"/>
    <w:rsid w:val="009027E9"/>
    <w:rsid w:val="009029AE"/>
    <w:rsid w:val="009029FB"/>
    <w:rsid w:val="009035CD"/>
    <w:rsid w:val="0090367D"/>
    <w:rsid w:val="00904194"/>
    <w:rsid w:val="00904232"/>
    <w:rsid w:val="00904ED1"/>
    <w:rsid w:val="009050FF"/>
    <w:rsid w:val="009051B8"/>
    <w:rsid w:val="00905565"/>
    <w:rsid w:val="0090560C"/>
    <w:rsid w:val="00905A84"/>
    <w:rsid w:val="00905CC1"/>
    <w:rsid w:val="00905E62"/>
    <w:rsid w:val="00906AE0"/>
    <w:rsid w:val="00907580"/>
    <w:rsid w:val="00907606"/>
    <w:rsid w:val="00907861"/>
    <w:rsid w:val="0090789A"/>
    <w:rsid w:val="00907A21"/>
    <w:rsid w:val="009101C8"/>
    <w:rsid w:val="009112B9"/>
    <w:rsid w:val="00911DA0"/>
    <w:rsid w:val="00911F8F"/>
    <w:rsid w:val="0091247F"/>
    <w:rsid w:val="00912A13"/>
    <w:rsid w:val="00913EF0"/>
    <w:rsid w:val="0091469F"/>
    <w:rsid w:val="00914915"/>
    <w:rsid w:val="00915299"/>
    <w:rsid w:val="00915F94"/>
    <w:rsid w:val="00916B2D"/>
    <w:rsid w:val="00916BA9"/>
    <w:rsid w:val="0091716B"/>
    <w:rsid w:val="00917431"/>
    <w:rsid w:val="00917489"/>
    <w:rsid w:val="009205B9"/>
    <w:rsid w:val="00920C03"/>
    <w:rsid w:val="00920E11"/>
    <w:rsid w:val="00920FDA"/>
    <w:rsid w:val="009210B4"/>
    <w:rsid w:val="0092276B"/>
    <w:rsid w:val="00922A65"/>
    <w:rsid w:val="00922C63"/>
    <w:rsid w:val="00923048"/>
    <w:rsid w:val="00923B18"/>
    <w:rsid w:val="00923BE2"/>
    <w:rsid w:val="0092434D"/>
    <w:rsid w:val="0092494C"/>
    <w:rsid w:val="00924B82"/>
    <w:rsid w:val="00924E5B"/>
    <w:rsid w:val="00925963"/>
    <w:rsid w:val="00925D06"/>
    <w:rsid w:val="00926034"/>
    <w:rsid w:val="00926B2E"/>
    <w:rsid w:val="00926C1F"/>
    <w:rsid w:val="00927535"/>
    <w:rsid w:val="00927BD3"/>
    <w:rsid w:val="00930749"/>
    <w:rsid w:val="009308BA"/>
    <w:rsid w:val="00930D8B"/>
    <w:rsid w:val="00932AFE"/>
    <w:rsid w:val="00933314"/>
    <w:rsid w:val="009333B1"/>
    <w:rsid w:val="009337BB"/>
    <w:rsid w:val="009337DF"/>
    <w:rsid w:val="009337EE"/>
    <w:rsid w:val="0093392D"/>
    <w:rsid w:val="00933AA5"/>
    <w:rsid w:val="00933F1F"/>
    <w:rsid w:val="0093481D"/>
    <w:rsid w:val="00934974"/>
    <w:rsid w:val="00934989"/>
    <w:rsid w:val="009351EE"/>
    <w:rsid w:val="009358B8"/>
    <w:rsid w:val="00935F26"/>
    <w:rsid w:val="00936054"/>
    <w:rsid w:val="00936D4B"/>
    <w:rsid w:val="0093714B"/>
    <w:rsid w:val="00937D81"/>
    <w:rsid w:val="0094039B"/>
    <w:rsid w:val="00940C83"/>
    <w:rsid w:val="009411B9"/>
    <w:rsid w:val="009415A6"/>
    <w:rsid w:val="00941771"/>
    <w:rsid w:val="00941AB5"/>
    <w:rsid w:val="00941DFF"/>
    <w:rsid w:val="00942AC3"/>
    <w:rsid w:val="00942C26"/>
    <w:rsid w:val="009431BC"/>
    <w:rsid w:val="00943517"/>
    <w:rsid w:val="0094364D"/>
    <w:rsid w:val="009443F6"/>
    <w:rsid w:val="009450E4"/>
    <w:rsid w:val="00945408"/>
    <w:rsid w:val="00947F6C"/>
    <w:rsid w:val="0095097B"/>
    <w:rsid w:val="0095099E"/>
    <w:rsid w:val="00950F48"/>
    <w:rsid w:val="009514DF"/>
    <w:rsid w:val="00952183"/>
    <w:rsid w:val="00952924"/>
    <w:rsid w:val="00954323"/>
    <w:rsid w:val="00954C86"/>
    <w:rsid w:val="00955045"/>
    <w:rsid w:val="0095698B"/>
    <w:rsid w:val="0095737F"/>
    <w:rsid w:val="00957860"/>
    <w:rsid w:val="00957B9A"/>
    <w:rsid w:val="00957DF0"/>
    <w:rsid w:val="00960582"/>
    <w:rsid w:val="009608BC"/>
    <w:rsid w:val="009608C8"/>
    <w:rsid w:val="009609DF"/>
    <w:rsid w:val="00960B2C"/>
    <w:rsid w:val="00960D8A"/>
    <w:rsid w:val="009613B4"/>
    <w:rsid w:val="009616EE"/>
    <w:rsid w:val="0096200C"/>
    <w:rsid w:val="009625C4"/>
    <w:rsid w:val="009629E0"/>
    <w:rsid w:val="00962D89"/>
    <w:rsid w:val="009636B0"/>
    <w:rsid w:val="00963D67"/>
    <w:rsid w:val="00964290"/>
    <w:rsid w:val="00964373"/>
    <w:rsid w:val="00964387"/>
    <w:rsid w:val="0096497D"/>
    <w:rsid w:val="0096521B"/>
    <w:rsid w:val="009655DE"/>
    <w:rsid w:val="00965725"/>
    <w:rsid w:val="009657AB"/>
    <w:rsid w:val="009658CD"/>
    <w:rsid w:val="00965C12"/>
    <w:rsid w:val="009670DD"/>
    <w:rsid w:val="00967892"/>
    <w:rsid w:val="009678FD"/>
    <w:rsid w:val="00967B8D"/>
    <w:rsid w:val="00967E03"/>
    <w:rsid w:val="009703E3"/>
    <w:rsid w:val="0097089F"/>
    <w:rsid w:val="009714CA"/>
    <w:rsid w:val="00971B54"/>
    <w:rsid w:val="00971C7D"/>
    <w:rsid w:val="00971F6E"/>
    <w:rsid w:val="00972B33"/>
    <w:rsid w:val="00972D0E"/>
    <w:rsid w:val="0097396D"/>
    <w:rsid w:val="00973CC6"/>
    <w:rsid w:val="009746BB"/>
    <w:rsid w:val="009747F5"/>
    <w:rsid w:val="00974AC0"/>
    <w:rsid w:val="00974F94"/>
    <w:rsid w:val="009751C4"/>
    <w:rsid w:val="00975CB2"/>
    <w:rsid w:val="00975E6B"/>
    <w:rsid w:val="0097621E"/>
    <w:rsid w:val="00976404"/>
    <w:rsid w:val="0097653A"/>
    <w:rsid w:val="00977873"/>
    <w:rsid w:val="009778DE"/>
    <w:rsid w:val="00980AAC"/>
    <w:rsid w:val="00980E4C"/>
    <w:rsid w:val="009823A6"/>
    <w:rsid w:val="009826ED"/>
    <w:rsid w:val="00982C74"/>
    <w:rsid w:val="00982FEF"/>
    <w:rsid w:val="009831E8"/>
    <w:rsid w:val="0098330D"/>
    <w:rsid w:val="00983D06"/>
    <w:rsid w:val="009841C0"/>
    <w:rsid w:val="0098451A"/>
    <w:rsid w:val="009848F3"/>
    <w:rsid w:val="00984D3F"/>
    <w:rsid w:val="00985001"/>
    <w:rsid w:val="00985420"/>
    <w:rsid w:val="00986225"/>
    <w:rsid w:val="009867B5"/>
    <w:rsid w:val="009876F5"/>
    <w:rsid w:val="009912AB"/>
    <w:rsid w:val="009927EF"/>
    <w:rsid w:val="009928F8"/>
    <w:rsid w:val="00993044"/>
    <w:rsid w:val="00993F4C"/>
    <w:rsid w:val="00994387"/>
    <w:rsid w:val="00994987"/>
    <w:rsid w:val="00994FD7"/>
    <w:rsid w:val="00995113"/>
    <w:rsid w:val="009958D6"/>
    <w:rsid w:val="009959C3"/>
    <w:rsid w:val="00996D54"/>
    <w:rsid w:val="00996DD7"/>
    <w:rsid w:val="00996FA3"/>
    <w:rsid w:val="009978DE"/>
    <w:rsid w:val="009A06FB"/>
    <w:rsid w:val="009A0C09"/>
    <w:rsid w:val="009A13E1"/>
    <w:rsid w:val="009A1E1B"/>
    <w:rsid w:val="009A27CE"/>
    <w:rsid w:val="009A2C7B"/>
    <w:rsid w:val="009A33C9"/>
    <w:rsid w:val="009A35DD"/>
    <w:rsid w:val="009A38BC"/>
    <w:rsid w:val="009A438B"/>
    <w:rsid w:val="009A47C7"/>
    <w:rsid w:val="009A520A"/>
    <w:rsid w:val="009A5413"/>
    <w:rsid w:val="009A5C5F"/>
    <w:rsid w:val="009A66D6"/>
    <w:rsid w:val="009A6725"/>
    <w:rsid w:val="009A6DC3"/>
    <w:rsid w:val="009A6EFF"/>
    <w:rsid w:val="009A7D31"/>
    <w:rsid w:val="009A7E39"/>
    <w:rsid w:val="009B001E"/>
    <w:rsid w:val="009B04A7"/>
    <w:rsid w:val="009B1710"/>
    <w:rsid w:val="009B2AEE"/>
    <w:rsid w:val="009B2CC9"/>
    <w:rsid w:val="009B3084"/>
    <w:rsid w:val="009B3F49"/>
    <w:rsid w:val="009B4505"/>
    <w:rsid w:val="009B498C"/>
    <w:rsid w:val="009B4B0B"/>
    <w:rsid w:val="009B4D4E"/>
    <w:rsid w:val="009B4E4B"/>
    <w:rsid w:val="009B5234"/>
    <w:rsid w:val="009B5792"/>
    <w:rsid w:val="009B5E76"/>
    <w:rsid w:val="009B6188"/>
    <w:rsid w:val="009B6330"/>
    <w:rsid w:val="009B6597"/>
    <w:rsid w:val="009B6894"/>
    <w:rsid w:val="009B6CF0"/>
    <w:rsid w:val="009B747E"/>
    <w:rsid w:val="009B7B33"/>
    <w:rsid w:val="009C055A"/>
    <w:rsid w:val="009C0E07"/>
    <w:rsid w:val="009C162C"/>
    <w:rsid w:val="009C1AA9"/>
    <w:rsid w:val="009C1E3D"/>
    <w:rsid w:val="009C2603"/>
    <w:rsid w:val="009C2B45"/>
    <w:rsid w:val="009C31EA"/>
    <w:rsid w:val="009C36A4"/>
    <w:rsid w:val="009C3929"/>
    <w:rsid w:val="009C3A97"/>
    <w:rsid w:val="009C3AA8"/>
    <w:rsid w:val="009C4386"/>
    <w:rsid w:val="009C4BE6"/>
    <w:rsid w:val="009C4ED0"/>
    <w:rsid w:val="009C4FA1"/>
    <w:rsid w:val="009C5398"/>
    <w:rsid w:val="009C5529"/>
    <w:rsid w:val="009C5A81"/>
    <w:rsid w:val="009C679E"/>
    <w:rsid w:val="009C6861"/>
    <w:rsid w:val="009C7411"/>
    <w:rsid w:val="009D0836"/>
    <w:rsid w:val="009D08D2"/>
    <w:rsid w:val="009D090B"/>
    <w:rsid w:val="009D184E"/>
    <w:rsid w:val="009D2579"/>
    <w:rsid w:val="009D3B56"/>
    <w:rsid w:val="009D4A38"/>
    <w:rsid w:val="009D4D2A"/>
    <w:rsid w:val="009D509E"/>
    <w:rsid w:val="009D5654"/>
    <w:rsid w:val="009D6367"/>
    <w:rsid w:val="009D6A79"/>
    <w:rsid w:val="009D706B"/>
    <w:rsid w:val="009D722B"/>
    <w:rsid w:val="009D7597"/>
    <w:rsid w:val="009D77B5"/>
    <w:rsid w:val="009D7804"/>
    <w:rsid w:val="009D7D99"/>
    <w:rsid w:val="009D7ED1"/>
    <w:rsid w:val="009E01C6"/>
    <w:rsid w:val="009E079C"/>
    <w:rsid w:val="009E1317"/>
    <w:rsid w:val="009E22EF"/>
    <w:rsid w:val="009E2820"/>
    <w:rsid w:val="009E2A9B"/>
    <w:rsid w:val="009E2C31"/>
    <w:rsid w:val="009E3E60"/>
    <w:rsid w:val="009E4583"/>
    <w:rsid w:val="009E53B1"/>
    <w:rsid w:val="009E57E9"/>
    <w:rsid w:val="009E5C15"/>
    <w:rsid w:val="009E6531"/>
    <w:rsid w:val="009E6787"/>
    <w:rsid w:val="009E69C0"/>
    <w:rsid w:val="009E6BDD"/>
    <w:rsid w:val="009E6DA2"/>
    <w:rsid w:val="009E6F47"/>
    <w:rsid w:val="009E7A60"/>
    <w:rsid w:val="009F0131"/>
    <w:rsid w:val="009F032B"/>
    <w:rsid w:val="009F0585"/>
    <w:rsid w:val="009F0D36"/>
    <w:rsid w:val="009F17E2"/>
    <w:rsid w:val="009F1C01"/>
    <w:rsid w:val="009F1E9E"/>
    <w:rsid w:val="009F2214"/>
    <w:rsid w:val="009F2702"/>
    <w:rsid w:val="009F42DC"/>
    <w:rsid w:val="009F47D6"/>
    <w:rsid w:val="009F6345"/>
    <w:rsid w:val="009F64B1"/>
    <w:rsid w:val="009F6907"/>
    <w:rsid w:val="009F6A0B"/>
    <w:rsid w:val="009F6D66"/>
    <w:rsid w:val="009F6E5F"/>
    <w:rsid w:val="009F6EF4"/>
    <w:rsid w:val="009F7C39"/>
    <w:rsid w:val="009F7CB4"/>
    <w:rsid w:val="009F7E01"/>
    <w:rsid w:val="00A0025E"/>
    <w:rsid w:val="00A005A9"/>
    <w:rsid w:val="00A02033"/>
    <w:rsid w:val="00A020D2"/>
    <w:rsid w:val="00A0222F"/>
    <w:rsid w:val="00A024A6"/>
    <w:rsid w:val="00A04392"/>
    <w:rsid w:val="00A05639"/>
    <w:rsid w:val="00A05842"/>
    <w:rsid w:val="00A05854"/>
    <w:rsid w:val="00A067CB"/>
    <w:rsid w:val="00A06DA2"/>
    <w:rsid w:val="00A107DB"/>
    <w:rsid w:val="00A107EE"/>
    <w:rsid w:val="00A10AEF"/>
    <w:rsid w:val="00A111E4"/>
    <w:rsid w:val="00A12A63"/>
    <w:rsid w:val="00A140F8"/>
    <w:rsid w:val="00A1430C"/>
    <w:rsid w:val="00A14488"/>
    <w:rsid w:val="00A144F0"/>
    <w:rsid w:val="00A148AA"/>
    <w:rsid w:val="00A1525B"/>
    <w:rsid w:val="00A15698"/>
    <w:rsid w:val="00A156E3"/>
    <w:rsid w:val="00A15890"/>
    <w:rsid w:val="00A15A94"/>
    <w:rsid w:val="00A17642"/>
    <w:rsid w:val="00A17A93"/>
    <w:rsid w:val="00A17EDB"/>
    <w:rsid w:val="00A205B1"/>
    <w:rsid w:val="00A20F34"/>
    <w:rsid w:val="00A21B1C"/>
    <w:rsid w:val="00A2228B"/>
    <w:rsid w:val="00A22A6B"/>
    <w:rsid w:val="00A23F6A"/>
    <w:rsid w:val="00A2410A"/>
    <w:rsid w:val="00A24AE9"/>
    <w:rsid w:val="00A257D0"/>
    <w:rsid w:val="00A26649"/>
    <w:rsid w:val="00A267A2"/>
    <w:rsid w:val="00A27B5A"/>
    <w:rsid w:val="00A30298"/>
    <w:rsid w:val="00A30678"/>
    <w:rsid w:val="00A30FE1"/>
    <w:rsid w:val="00A3106C"/>
    <w:rsid w:val="00A3135C"/>
    <w:rsid w:val="00A318E7"/>
    <w:rsid w:val="00A31A4B"/>
    <w:rsid w:val="00A31FAC"/>
    <w:rsid w:val="00A32154"/>
    <w:rsid w:val="00A3240F"/>
    <w:rsid w:val="00A32756"/>
    <w:rsid w:val="00A32BA2"/>
    <w:rsid w:val="00A33E2D"/>
    <w:rsid w:val="00A33EF8"/>
    <w:rsid w:val="00A33FC0"/>
    <w:rsid w:val="00A34043"/>
    <w:rsid w:val="00A34C65"/>
    <w:rsid w:val="00A34FEF"/>
    <w:rsid w:val="00A35210"/>
    <w:rsid w:val="00A354C7"/>
    <w:rsid w:val="00A35E2B"/>
    <w:rsid w:val="00A3622F"/>
    <w:rsid w:val="00A37332"/>
    <w:rsid w:val="00A37486"/>
    <w:rsid w:val="00A3754A"/>
    <w:rsid w:val="00A378AA"/>
    <w:rsid w:val="00A37B80"/>
    <w:rsid w:val="00A37CC8"/>
    <w:rsid w:val="00A400D5"/>
    <w:rsid w:val="00A407AF"/>
    <w:rsid w:val="00A40CAE"/>
    <w:rsid w:val="00A40EC0"/>
    <w:rsid w:val="00A41004"/>
    <w:rsid w:val="00A41529"/>
    <w:rsid w:val="00A417C5"/>
    <w:rsid w:val="00A421C9"/>
    <w:rsid w:val="00A422C1"/>
    <w:rsid w:val="00A4243B"/>
    <w:rsid w:val="00A42742"/>
    <w:rsid w:val="00A42B97"/>
    <w:rsid w:val="00A43092"/>
    <w:rsid w:val="00A4427E"/>
    <w:rsid w:val="00A445A1"/>
    <w:rsid w:val="00A45086"/>
    <w:rsid w:val="00A4510B"/>
    <w:rsid w:val="00A4542A"/>
    <w:rsid w:val="00A45442"/>
    <w:rsid w:val="00A459A0"/>
    <w:rsid w:val="00A45BD0"/>
    <w:rsid w:val="00A46A02"/>
    <w:rsid w:val="00A46A72"/>
    <w:rsid w:val="00A46EC0"/>
    <w:rsid w:val="00A47262"/>
    <w:rsid w:val="00A47840"/>
    <w:rsid w:val="00A5008A"/>
    <w:rsid w:val="00A5074E"/>
    <w:rsid w:val="00A50FF7"/>
    <w:rsid w:val="00A514AE"/>
    <w:rsid w:val="00A5188E"/>
    <w:rsid w:val="00A51D8E"/>
    <w:rsid w:val="00A521D7"/>
    <w:rsid w:val="00A52442"/>
    <w:rsid w:val="00A52613"/>
    <w:rsid w:val="00A526BB"/>
    <w:rsid w:val="00A5274C"/>
    <w:rsid w:val="00A52D85"/>
    <w:rsid w:val="00A5301E"/>
    <w:rsid w:val="00A53AE3"/>
    <w:rsid w:val="00A53BA2"/>
    <w:rsid w:val="00A53DAF"/>
    <w:rsid w:val="00A53FB9"/>
    <w:rsid w:val="00A5412A"/>
    <w:rsid w:val="00A54C5E"/>
    <w:rsid w:val="00A55262"/>
    <w:rsid w:val="00A553F8"/>
    <w:rsid w:val="00A55879"/>
    <w:rsid w:val="00A55C19"/>
    <w:rsid w:val="00A55F9A"/>
    <w:rsid w:val="00A56228"/>
    <w:rsid w:val="00A568A1"/>
    <w:rsid w:val="00A56D47"/>
    <w:rsid w:val="00A56D59"/>
    <w:rsid w:val="00A56F26"/>
    <w:rsid w:val="00A57037"/>
    <w:rsid w:val="00A5757E"/>
    <w:rsid w:val="00A575B3"/>
    <w:rsid w:val="00A5796E"/>
    <w:rsid w:val="00A60A84"/>
    <w:rsid w:val="00A60C73"/>
    <w:rsid w:val="00A61B77"/>
    <w:rsid w:val="00A620A6"/>
    <w:rsid w:val="00A622DC"/>
    <w:rsid w:val="00A622FF"/>
    <w:rsid w:val="00A623D3"/>
    <w:rsid w:val="00A6268D"/>
    <w:rsid w:val="00A62D76"/>
    <w:rsid w:val="00A63B27"/>
    <w:rsid w:val="00A6400B"/>
    <w:rsid w:val="00A643F6"/>
    <w:rsid w:val="00A64D1F"/>
    <w:rsid w:val="00A651B6"/>
    <w:rsid w:val="00A657F0"/>
    <w:rsid w:val="00A65BD6"/>
    <w:rsid w:val="00A6604B"/>
    <w:rsid w:val="00A66201"/>
    <w:rsid w:val="00A663CB"/>
    <w:rsid w:val="00A66CB3"/>
    <w:rsid w:val="00A66F59"/>
    <w:rsid w:val="00A672DE"/>
    <w:rsid w:val="00A675E2"/>
    <w:rsid w:val="00A67AB0"/>
    <w:rsid w:val="00A67E19"/>
    <w:rsid w:val="00A702A7"/>
    <w:rsid w:val="00A702E0"/>
    <w:rsid w:val="00A706E9"/>
    <w:rsid w:val="00A71CCE"/>
    <w:rsid w:val="00A71D2B"/>
    <w:rsid w:val="00A72678"/>
    <w:rsid w:val="00A7267A"/>
    <w:rsid w:val="00A735B4"/>
    <w:rsid w:val="00A73BF2"/>
    <w:rsid w:val="00A73E2C"/>
    <w:rsid w:val="00A740E8"/>
    <w:rsid w:val="00A74204"/>
    <w:rsid w:val="00A755C8"/>
    <w:rsid w:val="00A755F1"/>
    <w:rsid w:val="00A7612D"/>
    <w:rsid w:val="00A76399"/>
    <w:rsid w:val="00A76E07"/>
    <w:rsid w:val="00A771BD"/>
    <w:rsid w:val="00A77ABD"/>
    <w:rsid w:val="00A77E66"/>
    <w:rsid w:val="00A81294"/>
    <w:rsid w:val="00A81BEC"/>
    <w:rsid w:val="00A81CCE"/>
    <w:rsid w:val="00A82AA4"/>
    <w:rsid w:val="00A82B66"/>
    <w:rsid w:val="00A82C7B"/>
    <w:rsid w:val="00A82F18"/>
    <w:rsid w:val="00A830AF"/>
    <w:rsid w:val="00A8482E"/>
    <w:rsid w:val="00A84A98"/>
    <w:rsid w:val="00A84E86"/>
    <w:rsid w:val="00A8569A"/>
    <w:rsid w:val="00A85E37"/>
    <w:rsid w:val="00A862E4"/>
    <w:rsid w:val="00A8637B"/>
    <w:rsid w:val="00A86454"/>
    <w:rsid w:val="00A86607"/>
    <w:rsid w:val="00A872C9"/>
    <w:rsid w:val="00A878C7"/>
    <w:rsid w:val="00A87F47"/>
    <w:rsid w:val="00A902BE"/>
    <w:rsid w:val="00A902D6"/>
    <w:rsid w:val="00A90BAD"/>
    <w:rsid w:val="00A91353"/>
    <w:rsid w:val="00A9176B"/>
    <w:rsid w:val="00A917B2"/>
    <w:rsid w:val="00A92AC0"/>
    <w:rsid w:val="00A94167"/>
    <w:rsid w:val="00A945F7"/>
    <w:rsid w:val="00A951E4"/>
    <w:rsid w:val="00A9553E"/>
    <w:rsid w:val="00A9577F"/>
    <w:rsid w:val="00A961DB"/>
    <w:rsid w:val="00A973C5"/>
    <w:rsid w:val="00A976A3"/>
    <w:rsid w:val="00A97A3C"/>
    <w:rsid w:val="00AA096B"/>
    <w:rsid w:val="00AA1C41"/>
    <w:rsid w:val="00AA1D7D"/>
    <w:rsid w:val="00AA21A2"/>
    <w:rsid w:val="00AA2D3F"/>
    <w:rsid w:val="00AA36EC"/>
    <w:rsid w:val="00AA44E0"/>
    <w:rsid w:val="00AA47D4"/>
    <w:rsid w:val="00AA4F3F"/>
    <w:rsid w:val="00AA53F8"/>
    <w:rsid w:val="00AA6710"/>
    <w:rsid w:val="00AA768A"/>
    <w:rsid w:val="00AB03FB"/>
    <w:rsid w:val="00AB208C"/>
    <w:rsid w:val="00AB323D"/>
    <w:rsid w:val="00AB4324"/>
    <w:rsid w:val="00AB4F08"/>
    <w:rsid w:val="00AB5E1B"/>
    <w:rsid w:val="00AB6996"/>
    <w:rsid w:val="00AB6DBE"/>
    <w:rsid w:val="00AB71CF"/>
    <w:rsid w:val="00AB72BD"/>
    <w:rsid w:val="00AB7D60"/>
    <w:rsid w:val="00AC0283"/>
    <w:rsid w:val="00AC054C"/>
    <w:rsid w:val="00AC1CC6"/>
    <w:rsid w:val="00AC2D3D"/>
    <w:rsid w:val="00AC3DFA"/>
    <w:rsid w:val="00AC3F0E"/>
    <w:rsid w:val="00AC43A2"/>
    <w:rsid w:val="00AC45A1"/>
    <w:rsid w:val="00AC4B37"/>
    <w:rsid w:val="00AC53F3"/>
    <w:rsid w:val="00AC5FAE"/>
    <w:rsid w:val="00AC611F"/>
    <w:rsid w:val="00AC6A72"/>
    <w:rsid w:val="00AC6F59"/>
    <w:rsid w:val="00AD09A4"/>
    <w:rsid w:val="00AD0A7A"/>
    <w:rsid w:val="00AD0BF1"/>
    <w:rsid w:val="00AD103F"/>
    <w:rsid w:val="00AD13CA"/>
    <w:rsid w:val="00AD152A"/>
    <w:rsid w:val="00AD19B1"/>
    <w:rsid w:val="00AD1F00"/>
    <w:rsid w:val="00AD22F9"/>
    <w:rsid w:val="00AD23F0"/>
    <w:rsid w:val="00AD2EF7"/>
    <w:rsid w:val="00AD4017"/>
    <w:rsid w:val="00AD51D4"/>
    <w:rsid w:val="00AD74DD"/>
    <w:rsid w:val="00AD765B"/>
    <w:rsid w:val="00AD7DCD"/>
    <w:rsid w:val="00AE02B3"/>
    <w:rsid w:val="00AE056A"/>
    <w:rsid w:val="00AE0A79"/>
    <w:rsid w:val="00AE15EA"/>
    <w:rsid w:val="00AE169A"/>
    <w:rsid w:val="00AE2075"/>
    <w:rsid w:val="00AE2931"/>
    <w:rsid w:val="00AE294D"/>
    <w:rsid w:val="00AE2A0E"/>
    <w:rsid w:val="00AE3564"/>
    <w:rsid w:val="00AE3946"/>
    <w:rsid w:val="00AE4047"/>
    <w:rsid w:val="00AE450C"/>
    <w:rsid w:val="00AE4580"/>
    <w:rsid w:val="00AE483B"/>
    <w:rsid w:val="00AE4915"/>
    <w:rsid w:val="00AE4E38"/>
    <w:rsid w:val="00AE527A"/>
    <w:rsid w:val="00AE5734"/>
    <w:rsid w:val="00AE588E"/>
    <w:rsid w:val="00AE628D"/>
    <w:rsid w:val="00AE6B15"/>
    <w:rsid w:val="00AE755F"/>
    <w:rsid w:val="00AE7C98"/>
    <w:rsid w:val="00AE7D4B"/>
    <w:rsid w:val="00AE7F2F"/>
    <w:rsid w:val="00AF06E2"/>
    <w:rsid w:val="00AF10F0"/>
    <w:rsid w:val="00AF1253"/>
    <w:rsid w:val="00AF138B"/>
    <w:rsid w:val="00AF2A8A"/>
    <w:rsid w:val="00AF2B30"/>
    <w:rsid w:val="00AF3214"/>
    <w:rsid w:val="00AF464A"/>
    <w:rsid w:val="00AF4FCA"/>
    <w:rsid w:val="00AF50AB"/>
    <w:rsid w:val="00AF6B90"/>
    <w:rsid w:val="00AF6E4F"/>
    <w:rsid w:val="00AF7143"/>
    <w:rsid w:val="00AF781A"/>
    <w:rsid w:val="00B00286"/>
    <w:rsid w:val="00B0035C"/>
    <w:rsid w:val="00B004A3"/>
    <w:rsid w:val="00B00544"/>
    <w:rsid w:val="00B00602"/>
    <w:rsid w:val="00B00A29"/>
    <w:rsid w:val="00B00E92"/>
    <w:rsid w:val="00B00FB1"/>
    <w:rsid w:val="00B01106"/>
    <w:rsid w:val="00B0117C"/>
    <w:rsid w:val="00B01302"/>
    <w:rsid w:val="00B01FF3"/>
    <w:rsid w:val="00B021DA"/>
    <w:rsid w:val="00B025E2"/>
    <w:rsid w:val="00B027E4"/>
    <w:rsid w:val="00B02BCB"/>
    <w:rsid w:val="00B0358A"/>
    <w:rsid w:val="00B03810"/>
    <w:rsid w:val="00B044D1"/>
    <w:rsid w:val="00B04A49"/>
    <w:rsid w:val="00B04AC1"/>
    <w:rsid w:val="00B04BC7"/>
    <w:rsid w:val="00B056EE"/>
    <w:rsid w:val="00B05967"/>
    <w:rsid w:val="00B05B88"/>
    <w:rsid w:val="00B066E5"/>
    <w:rsid w:val="00B06814"/>
    <w:rsid w:val="00B07020"/>
    <w:rsid w:val="00B07493"/>
    <w:rsid w:val="00B07D1D"/>
    <w:rsid w:val="00B07EFD"/>
    <w:rsid w:val="00B07FCC"/>
    <w:rsid w:val="00B10F2C"/>
    <w:rsid w:val="00B11121"/>
    <w:rsid w:val="00B11551"/>
    <w:rsid w:val="00B11969"/>
    <w:rsid w:val="00B12CDA"/>
    <w:rsid w:val="00B1396A"/>
    <w:rsid w:val="00B13BE3"/>
    <w:rsid w:val="00B149AF"/>
    <w:rsid w:val="00B14BF9"/>
    <w:rsid w:val="00B14C82"/>
    <w:rsid w:val="00B1507B"/>
    <w:rsid w:val="00B16325"/>
    <w:rsid w:val="00B1633F"/>
    <w:rsid w:val="00B16A46"/>
    <w:rsid w:val="00B16CA9"/>
    <w:rsid w:val="00B16CD3"/>
    <w:rsid w:val="00B176FA"/>
    <w:rsid w:val="00B1784B"/>
    <w:rsid w:val="00B178CB"/>
    <w:rsid w:val="00B17A05"/>
    <w:rsid w:val="00B207C8"/>
    <w:rsid w:val="00B2098E"/>
    <w:rsid w:val="00B20A6E"/>
    <w:rsid w:val="00B20D4D"/>
    <w:rsid w:val="00B22290"/>
    <w:rsid w:val="00B22E11"/>
    <w:rsid w:val="00B22F14"/>
    <w:rsid w:val="00B2368B"/>
    <w:rsid w:val="00B2370E"/>
    <w:rsid w:val="00B239B0"/>
    <w:rsid w:val="00B23DBC"/>
    <w:rsid w:val="00B241FD"/>
    <w:rsid w:val="00B244CB"/>
    <w:rsid w:val="00B24CEF"/>
    <w:rsid w:val="00B258C3"/>
    <w:rsid w:val="00B260E6"/>
    <w:rsid w:val="00B26156"/>
    <w:rsid w:val="00B26481"/>
    <w:rsid w:val="00B264BA"/>
    <w:rsid w:val="00B2659E"/>
    <w:rsid w:val="00B3008B"/>
    <w:rsid w:val="00B314A6"/>
    <w:rsid w:val="00B31DE9"/>
    <w:rsid w:val="00B32165"/>
    <w:rsid w:val="00B3283B"/>
    <w:rsid w:val="00B32ABF"/>
    <w:rsid w:val="00B33044"/>
    <w:rsid w:val="00B339FB"/>
    <w:rsid w:val="00B33A45"/>
    <w:rsid w:val="00B33C55"/>
    <w:rsid w:val="00B33D5D"/>
    <w:rsid w:val="00B33F90"/>
    <w:rsid w:val="00B3441D"/>
    <w:rsid w:val="00B35ACB"/>
    <w:rsid w:val="00B35AF0"/>
    <w:rsid w:val="00B35B01"/>
    <w:rsid w:val="00B360F6"/>
    <w:rsid w:val="00B3668A"/>
    <w:rsid w:val="00B3683C"/>
    <w:rsid w:val="00B36F5C"/>
    <w:rsid w:val="00B3711F"/>
    <w:rsid w:val="00B40191"/>
    <w:rsid w:val="00B40293"/>
    <w:rsid w:val="00B40EE6"/>
    <w:rsid w:val="00B41107"/>
    <w:rsid w:val="00B41DD5"/>
    <w:rsid w:val="00B41F2A"/>
    <w:rsid w:val="00B42135"/>
    <w:rsid w:val="00B4315D"/>
    <w:rsid w:val="00B431BC"/>
    <w:rsid w:val="00B43EC4"/>
    <w:rsid w:val="00B44141"/>
    <w:rsid w:val="00B444A6"/>
    <w:rsid w:val="00B44BCF"/>
    <w:rsid w:val="00B45792"/>
    <w:rsid w:val="00B45E32"/>
    <w:rsid w:val="00B45F7E"/>
    <w:rsid w:val="00B46205"/>
    <w:rsid w:val="00B46B24"/>
    <w:rsid w:val="00B46EF2"/>
    <w:rsid w:val="00B472CC"/>
    <w:rsid w:val="00B47D5C"/>
    <w:rsid w:val="00B47EE3"/>
    <w:rsid w:val="00B50332"/>
    <w:rsid w:val="00B50654"/>
    <w:rsid w:val="00B5066D"/>
    <w:rsid w:val="00B51265"/>
    <w:rsid w:val="00B51AF3"/>
    <w:rsid w:val="00B51B4B"/>
    <w:rsid w:val="00B526A1"/>
    <w:rsid w:val="00B5286C"/>
    <w:rsid w:val="00B52E4F"/>
    <w:rsid w:val="00B5345E"/>
    <w:rsid w:val="00B534A0"/>
    <w:rsid w:val="00B539BF"/>
    <w:rsid w:val="00B53A5F"/>
    <w:rsid w:val="00B54997"/>
    <w:rsid w:val="00B561E9"/>
    <w:rsid w:val="00B56983"/>
    <w:rsid w:val="00B571DF"/>
    <w:rsid w:val="00B57681"/>
    <w:rsid w:val="00B57936"/>
    <w:rsid w:val="00B57E4A"/>
    <w:rsid w:val="00B60839"/>
    <w:rsid w:val="00B609D6"/>
    <w:rsid w:val="00B60D25"/>
    <w:rsid w:val="00B60E83"/>
    <w:rsid w:val="00B6116E"/>
    <w:rsid w:val="00B614E6"/>
    <w:rsid w:val="00B61A33"/>
    <w:rsid w:val="00B6210D"/>
    <w:rsid w:val="00B6211A"/>
    <w:rsid w:val="00B62376"/>
    <w:rsid w:val="00B626EC"/>
    <w:rsid w:val="00B62A97"/>
    <w:rsid w:val="00B62D07"/>
    <w:rsid w:val="00B63A09"/>
    <w:rsid w:val="00B63D90"/>
    <w:rsid w:val="00B64D00"/>
    <w:rsid w:val="00B64E02"/>
    <w:rsid w:val="00B6505E"/>
    <w:rsid w:val="00B6544E"/>
    <w:rsid w:val="00B655BF"/>
    <w:rsid w:val="00B6657C"/>
    <w:rsid w:val="00B66702"/>
    <w:rsid w:val="00B66D5A"/>
    <w:rsid w:val="00B67C78"/>
    <w:rsid w:val="00B7071D"/>
    <w:rsid w:val="00B708FC"/>
    <w:rsid w:val="00B70BBC"/>
    <w:rsid w:val="00B71368"/>
    <w:rsid w:val="00B713D2"/>
    <w:rsid w:val="00B71890"/>
    <w:rsid w:val="00B71E21"/>
    <w:rsid w:val="00B7202A"/>
    <w:rsid w:val="00B728F8"/>
    <w:rsid w:val="00B73453"/>
    <w:rsid w:val="00B73A16"/>
    <w:rsid w:val="00B73F80"/>
    <w:rsid w:val="00B749C8"/>
    <w:rsid w:val="00B74A30"/>
    <w:rsid w:val="00B74E4E"/>
    <w:rsid w:val="00B74F25"/>
    <w:rsid w:val="00B74FE4"/>
    <w:rsid w:val="00B75549"/>
    <w:rsid w:val="00B75F01"/>
    <w:rsid w:val="00B76063"/>
    <w:rsid w:val="00B761E9"/>
    <w:rsid w:val="00B7628A"/>
    <w:rsid w:val="00B7685F"/>
    <w:rsid w:val="00B76A76"/>
    <w:rsid w:val="00B770CB"/>
    <w:rsid w:val="00B80C18"/>
    <w:rsid w:val="00B811A4"/>
    <w:rsid w:val="00B8175B"/>
    <w:rsid w:val="00B81E55"/>
    <w:rsid w:val="00B81ED2"/>
    <w:rsid w:val="00B81F50"/>
    <w:rsid w:val="00B82D16"/>
    <w:rsid w:val="00B837B4"/>
    <w:rsid w:val="00B83A03"/>
    <w:rsid w:val="00B83B3E"/>
    <w:rsid w:val="00B8548C"/>
    <w:rsid w:val="00B8626C"/>
    <w:rsid w:val="00B86E2D"/>
    <w:rsid w:val="00B86EDB"/>
    <w:rsid w:val="00B870B4"/>
    <w:rsid w:val="00B871CF"/>
    <w:rsid w:val="00B872E5"/>
    <w:rsid w:val="00B873CA"/>
    <w:rsid w:val="00B903A7"/>
    <w:rsid w:val="00B90A4A"/>
    <w:rsid w:val="00B914A5"/>
    <w:rsid w:val="00B914CF"/>
    <w:rsid w:val="00B91AC9"/>
    <w:rsid w:val="00B920CB"/>
    <w:rsid w:val="00B92862"/>
    <w:rsid w:val="00B935AA"/>
    <w:rsid w:val="00B93A4D"/>
    <w:rsid w:val="00B93F6C"/>
    <w:rsid w:val="00B943B9"/>
    <w:rsid w:val="00B9704B"/>
    <w:rsid w:val="00B970A3"/>
    <w:rsid w:val="00B978AA"/>
    <w:rsid w:val="00B97912"/>
    <w:rsid w:val="00B97F1E"/>
    <w:rsid w:val="00BA0B01"/>
    <w:rsid w:val="00BA0E55"/>
    <w:rsid w:val="00BA1CD5"/>
    <w:rsid w:val="00BA2FC9"/>
    <w:rsid w:val="00BA3703"/>
    <w:rsid w:val="00BA4602"/>
    <w:rsid w:val="00BA4BFE"/>
    <w:rsid w:val="00BA50FD"/>
    <w:rsid w:val="00BA51C2"/>
    <w:rsid w:val="00BA5DD3"/>
    <w:rsid w:val="00BA6400"/>
    <w:rsid w:val="00BA68F4"/>
    <w:rsid w:val="00BA72BE"/>
    <w:rsid w:val="00BA7534"/>
    <w:rsid w:val="00BA75CB"/>
    <w:rsid w:val="00BA75CE"/>
    <w:rsid w:val="00BB002C"/>
    <w:rsid w:val="00BB0A67"/>
    <w:rsid w:val="00BB0BCC"/>
    <w:rsid w:val="00BB0C49"/>
    <w:rsid w:val="00BB0E0E"/>
    <w:rsid w:val="00BB0FF4"/>
    <w:rsid w:val="00BB134C"/>
    <w:rsid w:val="00BB1A98"/>
    <w:rsid w:val="00BB1CB6"/>
    <w:rsid w:val="00BB21AA"/>
    <w:rsid w:val="00BB2D6B"/>
    <w:rsid w:val="00BB2DA2"/>
    <w:rsid w:val="00BB2DB2"/>
    <w:rsid w:val="00BB33AE"/>
    <w:rsid w:val="00BB3538"/>
    <w:rsid w:val="00BB4559"/>
    <w:rsid w:val="00BB5239"/>
    <w:rsid w:val="00BB6C25"/>
    <w:rsid w:val="00BB7262"/>
    <w:rsid w:val="00BB742A"/>
    <w:rsid w:val="00BB7582"/>
    <w:rsid w:val="00BB7DF2"/>
    <w:rsid w:val="00BC0E35"/>
    <w:rsid w:val="00BC0F4E"/>
    <w:rsid w:val="00BC1290"/>
    <w:rsid w:val="00BC1D68"/>
    <w:rsid w:val="00BC1EEE"/>
    <w:rsid w:val="00BC1FCB"/>
    <w:rsid w:val="00BC2192"/>
    <w:rsid w:val="00BC241B"/>
    <w:rsid w:val="00BC274A"/>
    <w:rsid w:val="00BC2C52"/>
    <w:rsid w:val="00BC311C"/>
    <w:rsid w:val="00BC3A18"/>
    <w:rsid w:val="00BC4344"/>
    <w:rsid w:val="00BC5CD4"/>
    <w:rsid w:val="00BC681B"/>
    <w:rsid w:val="00BC6E99"/>
    <w:rsid w:val="00BC76C2"/>
    <w:rsid w:val="00BC797D"/>
    <w:rsid w:val="00BC7EB7"/>
    <w:rsid w:val="00BD0192"/>
    <w:rsid w:val="00BD0BC9"/>
    <w:rsid w:val="00BD0CFA"/>
    <w:rsid w:val="00BD0D75"/>
    <w:rsid w:val="00BD0F8F"/>
    <w:rsid w:val="00BD14BA"/>
    <w:rsid w:val="00BD1A5E"/>
    <w:rsid w:val="00BD2472"/>
    <w:rsid w:val="00BD37E7"/>
    <w:rsid w:val="00BD4301"/>
    <w:rsid w:val="00BD489A"/>
    <w:rsid w:val="00BD5037"/>
    <w:rsid w:val="00BD60B7"/>
    <w:rsid w:val="00BD6404"/>
    <w:rsid w:val="00BD6A74"/>
    <w:rsid w:val="00BD6F19"/>
    <w:rsid w:val="00BD736D"/>
    <w:rsid w:val="00BD7A0B"/>
    <w:rsid w:val="00BE0847"/>
    <w:rsid w:val="00BE0E19"/>
    <w:rsid w:val="00BE143A"/>
    <w:rsid w:val="00BE15F2"/>
    <w:rsid w:val="00BE1A50"/>
    <w:rsid w:val="00BE1BBC"/>
    <w:rsid w:val="00BE1FFC"/>
    <w:rsid w:val="00BE2258"/>
    <w:rsid w:val="00BE27D4"/>
    <w:rsid w:val="00BE3564"/>
    <w:rsid w:val="00BE414F"/>
    <w:rsid w:val="00BE43F7"/>
    <w:rsid w:val="00BE4580"/>
    <w:rsid w:val="00BE51F8"/>
    <w:rsid w:val="00BE55CA"/>
    <w:rsid w:val="00BE5655"/>
    <w:rsid w:val="00BE5C41"/>
    <w:rsid w:val="00BE65E1"/>
    <w:rsid w:val="00BE66AF"/>
    <w:rsid w:val="00BE69E7"/>
    <w:rsid w:val="00BE70B4"/>
    <w:rsid w:val="00BE741D"/>
    <w:rsid w:val="00BE7B07"/>
    <w:rsid w:val="00BF0032"/>
    <w:rsid w:val="00BF0245"/>
    <w:rsid w:val="00BF0442"/>
    <w:rsid w:val="00BF0E5E"/>
    <w:rsid w:val="00BF17C1"/>
    <w:rsid w:val="00BF1EEC"/>
    <w:rsid w:val="00BF2306"/>
    <w:rsid w:val="00BF23AD"/>
    <w:rsid w:val="00BF246D"/>
    <w:rsid w:val="00BF2C58"/>
    <w:rsid w:val="00BF3169"/>
    <w:rsid w:val="00BF3337"/>
    <w:rsid w:val="00BF375B"/>
    <w:rsid w:val="00BF4412"/>
    <w:rsid w:val="00BF4583"/>
    <w:rsid w:val="00BF48C4"/>
    <w:rsid w:val="00BF5250"/>
    <w:rsid w:val="00BF56EC"/>
    <w:rsid w:val="00BF6324"/>
    <w:rsid w:val="00BF6CCA"/>
    <w:rsid w:val="00BF6F4B"/>
    <w:rsid w:val="00BF71FF"/>
    <w:rsid w:val="00BF7B48"/>
    <w:rsid w:val="00BF7DF0"/>
    <w:rsid w:val="00C002DB"/>
    <w:rsid w:val="00C003BB"/>
    <w:rsid w:val="00C00AA2"/>
    <w:rsid w:val="00C00DFC"/>
    <w:rsid w:val="00C010B8"/>
    <w:rsid w:val="00C011C9"/>
    <w:rsid w:val="00C018E4"/>
    <w:rsid w:val="00C02013"/>
    <w:rsid w:val="00C0209F"/>
    <w:rsid w:val="00C020AC"/>
    <w:rsid w:val="00C021D7"/>
    <w:rsid w:val="00C02217"/>
    <w:rsid w:val="00C025AE"/>
    <w:rsid w:val="00C029B2"/>
    <w:rsid w:val="00C03371"/>
    <w:rsid w:val="00C034D7"/>
    <w:rsid w:val="00C046BA"/>
    <w:rsid w:val="00C053F6"/>
    <w:rsid w:val="00C055D7"/>
    <w:rsid w:val="00C05790"/>
    <w:rsid w:val="00C05CE1"/>
    <w:rsid w:val="00C07884"/>
    <w:rsid w:val="00C101AF"/>
    <w:rsid w:val="00C1109E"/>
    <w:rsid w:val="00C111A8"/>
    <w:rsid w:val="00C11CD2"/>
    <w:rsid w:val="00C12D2B"/>
    <w:rsid w:val="00C12D87"/>
    <w:rsid w:val="00C130D9"/>
    <w:rsid w:val="00C135E9"/>
    <w:rsid w:val="00C136DA"/>
    <w:rsid w:val="00C13908"/>
    <w:rsid w:val="00C1399A"/>
    <w:rsid w:val="00C13E81"/>
    <w:rsid w:val="00C1475B"/>
    <w:rsid w:val="00C14B88"/>
    <w:rsid w:val="00C15F7B"/>
    <w:rsid w:val="00C16806"/>
    <w:rsid w:val="00C16CEE"/>
    <w:rsid w:val="00C20116"/>
    <w:rsid w:val="00C201E6"/>
    <w:rsid w:val="00C202FA"/>
    <w:rsid w:val="00C20627"/>
    <w:rsid w:val="00C206AC"/>
    <w:rsid w:val="00C20FFF"/>
    <w:rsid w:val="00C21260"/>
    <w:rsid w:val="00C21261"/>
    <w:rsid w:val="00C222B6"/>
    <w:rsid w:val="00C223A9"/>
    <w:rsid w:val="00C22D9D"/>
    <w:rsid w:val="00C232BF"/>
    <w:rsid w:val="00C235EB"/>
    <w:rsid w:val="00C239A7"/>
    <w:rsid w:val="00C23A45"/>
    <w:rsid w:val="00C2542F"/>
    <w:rsid w:val="00C25C99"/>
    <w:rsid w:val="00C25CA2"/>
    <w:rsid w:val="00C261C9"/>
    <w:rsid w:val="00C26C60"/>
    <w:rsid w:val="00C278BD"/>
    <w:rsid w:val="00C31D25"/>
    <w:rsid w:val="00C32061"/>
    <w:rsid w:val="00C32CEF"/>
    <w:rsid w:val="00C32F31"/>
    <w:rsid w:val="00C3325B"/>
    <w:rsid w:val="00C3336D"/>
    <w:rsid w:val="00C33679"/>
    <w:rsid w:val="00C33C19"/>
    <w:rsid w:val="00C340EF"/>
    <w:rsid w:val="00C34292"/>
    <w:rsid w:val="00C342AF"/>
    <w:rsid w:val="00C3462F"/>
    <w:rsid w:val="00C349F2"/>
    <w:rsid w:val="00C34C26"/>
    <w:rsid w:val="00C34CC6"/>
    <w:rsid w:val="00C351E7"/>
    <w:rsid w:val="00C35327"/>
    <w:rsid w:val="00C35A91"/>
    <w:rsid w:val="00C35F30"/>
    <w:rsid w:val="00C3612D"/>
    <w:rsid w:val="00C36676"/>
    <w:rsid w:val="00C3706A"/>
    <w:rsid w:val="00C3730A"/>
    <w:rsid w:val="00C37628"/>
    <w:rsid w:val="00C376F9"/>
    <w:rsid w:val="00C37802"/>
    <w:rsid w:val="00C4049C"/>
    <w:rsid w:val="00C4098F"/>
    <w:rsid w:val="00C40FB0"/>
    <w:rsid w:val="00C41687"/>
    <w:rsid w:val="00C416BB"/>
    <w:rsid w:val="00C4192F"/>
    <w:rsid w:val="00C42212"/>
    <w:rsid w:val="00C42550"/>
    <w:rsid w:val="00C430B9"/>
    <w:rsid w:val="00C43201"/>
    <w:rsid w:val="00C4339F"/>
    <w:rsid w:val="00C433B4"/>
    <w:rsid w:val="00C43B06"/>
    <w:rsid w:val="00C4421F"/>
    <w:rsid w:val="00C44295"/>
    <w:rsid w:val="00C44369"/>
    <w:rsid w:val="00C45150"/>
    <w:rsid w:val="00C454EE"/>
    <w:rsid w:val="00C45CFD"/>
    <w:rsid w:val="00C4605F"/>
    <w:rsid w:val="00C46D7B"/>
    <w:rsid w:val="00C46E08"/>
    <w:rsid w:val="00C47252"/>
    <w:rsid w:val="00C472CA"/>
    <w:rsid w:val="00C472FD"/>
    <w:rsid w:val="00C475E8"/>
    <w:rsid w:val="00C50FFA"/>
    <w:rsid w:val="00C5151F"/>
    <w:rsid w:val="00C519FC"/>
    <w:rsid w:val="00C52287"/>
    <w:rsid w:val="00C52CC3"/>
    <w:rsid w:val="00C5327A"/>
    <w:rsid w:val="00C53BDF"/>
    <w:rsid w:val="00C53BF2"/>
    <w:rsid w:val="00C53C7B"/>
    <w:rsid w:val="00C53F29"/>
    <w:rsid w:val="00C54266"/>
    <w:rsid w:val="00C54535"/>
    <w:rsid w:val="00C54918"/>
    <w:rsid w:val="00C54C18"/>
    <w:rsid w:val="00C55044"/>
    <w:rsid w:val="00C5519C"/>
    <w:rsid w:val="00C559F8"/>
    <w:rsid w:val="00C55C74"/>
    <w:rsid w:val="00C5658C"/>
    <w:rsid w:val="00C57329"/>
    <w:rsid w:val="00C5797B"/>
    <w:rsid w:val="00C6002F"/>
    <w:rsid w:val="00C60264"/>
    <w:rsid w:val="00C6058A"/>
    <w:rsid w:val="00C60E89"/>
    <w:rsid w:val="00C61B7F"/>
    <w:rsid w:val="00C624F4"/>
    <w:rsid w:val="00C630D3"/>
    <w:rsid w:val="00C64312"/>
    <w:rsid w:val="00C6542E"/>
    <w:rsid w:val="00C657B4"/>
    <w:rsid w:val="00C65BD7"/>
    <w:rsid w:val="00C66592"/>
    <w:rsid w:val="00C66F0A"/>
    <w:rsid w:val="00C70D04"/>
    <w:rsid w:val="00C70D07"/>
    <w:rsid w:val="00C70E48"/>
    <w:rsid w:val="00C70FC6"/>
    <w:rsid w:val="00C71192"/>
    <w:rsid w:val="00C71376"/>
    <w:rsid w:val="00C715A7"/>
    <w:rsid w:val="00C717E4"/>
    <w:rsid w:val="00C71E2D"/>
    <w:rsid w:val="00C72BFE"/>
    <w:rsid w:val="00C72CD7"/>
    <w:rsid w:val="00C732B3"/>
    <w:rsid w:val="00C735B0"/>
    <w:rsid w:val="00C73A86"/>
    <w:rsid w:val="00C74172"/>
    <w:rsid w:val="00C74256"/>
    <w:rsid w:val="00C742D0"/>
    <w:rsid w:val="00C74809"/>
    <w:rsid w:val="00C74AD1"/>
    <w:rsid w:val="00C75AF3"/>
    <w:rsid w:val="00C777AC"/>
    <w:rsid w:val="00C804B2"/>
    <w:rsid w:val="00C80781"/>
    <w:rsid w:val="00C80A53"/>
    <w:rsid w:val="00C81582"/>
    <w:rsid w:val="00C81698"/>
    <w:rsid w:val="00C824F5"/>
    <w:rsid w:val="00C8266A"/>
    <w:rsid w:val="00C8320A"/>
    <w:rsid w:val="00C84576"/>
    <w:rsid w:val="00C84BA3"/>
    <w:rsid w:val="00C86C56"/>
    <w:rsid w:val="00C87EAA"/>
    <w:rsid w:val="00C909FC"/>
    <w:rsid w:val="00C90E19"/>
    <w:rsid w:val="00C90E66"/>
    <w:rsid w:val="00C929B1"/>
    <w:rsid w:val="00C92AA0"/>
    <w:rsid w:val="00C92EE9"/>
    <w:rsid w:val="00C957E6"/>
    <w:rsid w:val="00C95856"/>
    <w:rsid w:val="00C95BD3"/>
    <w:rsid w:val="00C95F9A"/>
    <w:rsid w:val="00C96490"/>
    <w:rsid w:val="00C96770"/>
    <w:rsid w:val="00C96C46"/>
    <w:rsid w:val="00C97674"/>
    <w:rsid w:val="00CA012C"/>
    <w:rsid w:val="00CA0C94"/>
    <w:rsid w:val="00CA1831"/>
    <w:rsid w:val="00CA2275"/>
    <w:rsid w:val="00CA243B"/>
    <w:rsid w:val="00CA2803"/>
    <w:rsid w:val="00CA282C"/>
    <w:rsid w:val="00CA2B4C"/>
    <w:rsid w:val="00CA3628"/>
    <w:rsid w:val="00CA37EC"/>
    <w:rsid w:val="00CA3AA4"/>
    <w:rsid w:val="00CA50DE"/>
    <w:rsid w:val="00CA5792"/>
    <w:rsid w:val="00CA5B8F"/>
    <w:rsid w:val="00CA658E"/>
    <w:rsid w:val="00CA6A90"/>
    <w:rsid w:val="00CA7283"/>
    <w:rsid w:val="00CA7775"/>
    <w:rsid w:val="00CA7CA7"/>
    <w:rsid w:val="00CA7E4E"/>
    <w:rsid w:val="00CB0139"/>
    <w:rsid w:val="00CB06E7"/>
    <w:rsid w:val="00CB0F13"/>
    <w:rsid w:val="00CB10B3"/>
    <w:rsid w:val="00CB15E2"/>
    <w:rsid w:val="00CB186F"/>
    <w:rsid w:val="00CB1D6F"/>
    <w:rsid w:val="00CB1F84"/>
    <w:rsid w:val="00CB217E"/>
    <w:rsid w:val="00CB29F7"/>
    <w:rsid w:val="00CB2F01"/>
    <w:rsid w:val="00CB3990"/>
    <w:rsid w:val="00CB4382"/>
    <w:rsid w:val="00CB4C9E"/>
    <w:rsid w:val="00CB4DF2"/>
    <w:rsid w:val="00CB4E09"/>
    <w:rsid w:val="00CB5AF7"/>
    <w:rsid w:val="00CB5C87"/>
    <w:rsid w:val="00CB6EC3"/>
    <w:rsid w:val="00CB6F84"/>
    <w:rsid w:val="00CB7009"/>
    <w:rsid w:val="00CB7404"/>
    <w:rsid w:val="00CC0301"/>
    <w:rsid w:val="00CC033C"/>
    <w:rsid w:val="00CC0E06"/>
    <w:rsid w:val="00CC15B6"/>
    <w:rsid w:val="00CC17F7"/>
    <w:rsid w:val="00CC1E34"/>
    <w:rsid w:val="00CC2841"/>
    <w:rsid w:val="00CC2C95"/>
    <w:rsid w:val="00CC2D4F"/>
    <w:rsid w:val="00CC3359"/>
    <w:rsid w:val="00CC3CEB"/>
    <w:rsid w:val="00CC42C3"/>
    <w:rsid w:val="00CC48DB"/>
    <w:rsid w:val="00CC4A4D"/>
    <w:rsid w:val="00CC4FA5"/>
    <w:rsid w:val="00CC510C"/>
    <w:rsid w:val="00CC5A61"/>
    <w:rsid w:val="00CC5C9A"/>
    <w:rsid w:val="00CC5F29"/>
    <w:rsid w:val="00CC6AA3"/>
    <w:rsid w:val="00CC71FE"/>
    <w:rsid w:val="00CC742E"/>
    <w:rsid w:val="00CC7549"/>
    <w:rsid w:val="00CC793D"/>
    <w:rsid w:val="00CC79FC"/>
    <w:rsid w:val="00CD00A2"/>
    <w:rsid w:val="00CD0761"/>
    <w:rsid w:val="00CD0B61"/>
    <w:rsid w:val="00CD0BAC"/>
    <w:rsid w:val="00CD0BE4"/>
    <w:rsid w:val="00CD2184"/>
    <w:rsid w:val="00CD2FE8"/>
    <w:rsid w:val="00CD3686"/>
    <w:rsid w:val="00CD3970"/>
    <w:rsid w:val="00CD3A4E"/>
    <w:rsid w:val="00CD3AB5"/>
    <w:rsid w:val="00CD3D7F"/>
    <w:rsid w:val="00CD3DDB"/>
    <w:rsid w:val="00CD4F1B"/>
    <w:rsid w:val="00CD4F97"/>
    <w:rsid w:val="00CD5405"/>
    <w:rsid w:val="00CD5515"/>
    <w:rsid w:val="00CD5763"/>
    <w:rsid w:val="00CD5F9B"/>
    <w:rsid w:val="00CD6719"/>
    <w:rsid w:val="00CD6C16"/>
    <w:rsid w:val="00CD6EE1"/>
    <w:rsid w:val="00CD6FEF"/>
    <w:rsid w:val="00CD7197"/>
    <w:rsid w:val="00CD7D8A"/>
    <w:rsid w:val="00CE08E4"/>
    <w:rsid w:val="00CE0A3B"/>
    <w:rsid w:val="00CE0A50"/>
    <w:rsid w:val="00CE1719"/>
    <w:rsid w:val="00CE1BBA"/>
    <w:rsid w:val="00CE1EE9"/>
    <w:rsid w:val="00CE220A"/>
    <w:rsid w:val="00CE23D3"/>
    <w:rsid w:val="00CE29AD"/>
    <w:rsid w:val="00CE29EA"/>
    <w:rsid w:val="00CE2A43"/>
    <w:rsid w:val="00CE2C96"/>
    <w:rsid w:val="00CE2CD7"/>
    <w:rsid w:val="00CE30FE"/>
    <w:rsid w:val="00CE3B6A"/>
    <w:rsid w:val="00CE3CA8"/>
    <w:rsid w:val="00CE4041"/>
    <w:rsid w:val="00CE431B"/>
    <w:rsid w:val="00CE4D21"/>
    <w:rsid w:val="00CE54E1"/>
    <w:rsid w:val="00CE5605"/>
    <w:rsid w:val="00CE56FD"/>
    <w:rsid w:val="00CE585A"/>
    <w:rsid w:val="00CE5934"/>
    <w:rsid w:val="00CE61D7"/>
    <w:rsid w:val="00CE6294"/>
    <w:rsid w:val="00CE62AB"/>
    <w:rsid w:val="00CE6535"/>
    <w:rsid w:val="00CE6D55"/>
    <w:rsid w:val="00CE7759"/>
    <w:rsid w:val="00CF1763"/>
    <w:rsid w:val="00CF1806"/>
    <w:rsid w:val="00CF1A37"/>
    <w:rsid w:val="00CF23FA"/>
    <w:rsid w:val="00CF287E"/>
    <w:rsid w:val="00CF2971"/>
    <w:rsid w:val="00CF2EC0"/>
    <w:rsid w:val="00CF3044"/>
    <w:rsid w:val="00CF3247"/>
    <w:rsid w:val="00CF3E7D"/>
    <w:rsid w:val="00CF4A71"/>
    <w:rsid w:val="00CF4A7C"/>
    <w:rsid w:val="00CF4D49"/>
    <w:rsid w:val="00CF50A0"/>
    <w:rsid w:val="00CF5783"/>
    <w:rsid w:val="00CF5862"/>
    <w:rsid w:val="00CF5B1C"/>
    <w:rsid w:val="00CF5DB5"/>
    <w:rsid w:val="00CF5E0D"/>
    <w:rsid w:val="00CF6A96"/>
    <w:rsid w:val="00CF6C1E"/>
    <w:rsid w:val="00CF6C5D"/>
    <w:rsid w:val="00CF7838"/>
    <w:rsid w:val="00D001DA"/>
    <w:rsid w:val="00D0034D"/>
    <w:rsid w:val="00D00AFE"/>
    <w:rsid w:val="00D0140C"/>
    <w:rsid w:val="00D01E2A"/>
    <w:rsid w:val="00D02619"/>
    <w:rsid w:val="00D032E4"/>
    <w:rsid w:val="00D03495"/>
    <w:rsid w:val="00D0351C"/>
    <w:rsid w:val="00D03642"/>
    <w:rsid w:val="00D03C7D"/>
    <w:rsid w:val="00D0481F"/>
    <w:rsid w:val="00D04AF4"/>
    <w:rsid w:val="00D053E2"/>
    <w:rsid w:val="00D05C6A"/>
    <w:rsid w:val="00D05FB3"/>
    <w:rsid w:val="00D05FC5"/>
    <w:rsid w:val="00D06873"/>
    <w:rsid w:val="00D06B01"/>
    <w:rsid w:val="00D06E66"/>
    <w:rsid w:val="00D06F0F"/>
    <w:rsid w:val="00D1008C"/>
    <w:rsid w:val="00D10F86"/>
    <w:rsid w:val="00D128DC"/>
    <w:rsid w:val="00D12904"/>
    <w:rsid w:val="00D1360B"/>
    <w:rsid w:val="00D13C64"/>
    <w:rsid w:val="00D147BC"/>
    <w:rsid w:val="00D14CCA"/>
    <w:rsid w:val="00D15793"/>
    <w:rsid w:val="00D16991"/>
    <w:rsid w:val="00D16F48"/>
    <w:rsid w:val="00D17148"/>
    <w:rsid w:val="00D17538"/>
    <w:rsid w:val="00D20195"/>
    <w:rsid w:val="00D20299"/>
    <w:rsid w:val="00D21ED5"/>
    <w:rsid w:val="00D22AD2"/>
    <w:rsid w:val="00D22B0B"/>
    <w:rsid w:val="00D2341D"/>
    <w:rsid w:val="00D23E32"/>
    <w:rsid w:val="00D240A2"/>
    <w:rsid w:val="00D249C3"/>
    <w:rsid w:val="00D24A15"/>
    <w:rsid w:val="00D255EF"/>
    <w:rsid w:val="00D25BCE"/>
    <w:rsid w:val="00D2627C"/>
    <w:rsid w:val="00D26503"/>
    <w:rsid w:val="00D2728D"/>
    <w:rsid w:val="00D27D43"/>
    <w:rsid w:val="00D302D2"/>
    <w:rsid w:val="00D30392"/>
    <w:rsid w:val="00D30E97"/>
    <w:rsid w:val="00D3259F"/>
    <w:rsid w:val="00D32A52"/>
    <w:rsid w:val="00D32CD7"/>
    <w:rsid w:val="00D32CFE"/>
    <w:rsid w:val="00D32D71"/>
    <w:rsid w:val="00D336F0"/>
    <w:rsid w:val="00D33D54"/>
    <w:rsid w:val="00D34C40"/>
    <w:rsid w:val="00D34E0E"/>
    <w:rsid w:val="00D351C2"/>
    <w:rsid w:val="00D35B0A"/>
    <w:rsid w:val="00D3634D"/>
    <w:rsid w:val="00D366C5"/>
    <w:rsid w:val="00D36FFF"/>
    <w:rsid w:val="00D37730"/>
    <w:rsid w:val="00D377B0"/>
    <w:rsid w:val="00D37B9B"/>
    <w:rsid w:val="00D37D1C"/>
    <w:rsid w:val="00D40F0B"/>
    <w:rsid w:val="00D41301"/>
    <w:rsid w:val="00D418D6"/>
    <w:rsid w:val="00D418D9"/>
    <w:rsid w:val="00D41B5C"/>
    <w:rsid w:val="00D429C2"/>
    <w:rsid w:val="00D42B1E"/>
    <w:rsid w:val="00D432F4"/>
    <w:rsid w:val="00D4345A"/>
    <w:rsid w:val="00D440BD"/>
    <w:rsid w:val="00D4477E"/>
    <w:rsid w:val="00D449CB"/>
    <w:rsid w:val="00D449EB"/>
    <w:rsid w:val="00D44BEF"/>
    <w:rsid w:val="00D451B9"/>
    <w:rsid w:val="00D454FB"/>
    <w:rsid w:val="00D45602"/>
    <w:rsid w:val="00D45886"/>
    <w:rsid w:val="00D45AEB"/>
    <w:rsid w:val="00D45C92"/>
    <w:rsid w:val="00D4634C"/>
    <w:rsid w:val="00D4644A"/>
    <w:rsid w:val="00D47A07"/>
    <w:rsid w:val="00D47BBF"/>
    <w:rsid w:val="00D47C1D"/>
    <w:rsid w:val="00D47F12"/>
    <w:rsid w:val="00D50601"/>
    <w:rsid w:val="00D50A6F"/>
    <w:rsid w:val="00D51074"/>
    <w:rsid w:val="00D51B13"/>
    <w:rsid w:val="00D51EBE"/>
    <w:rsid w:val="00D51F5E"/>
    <w:rsid w:val="00D529B3"/>
    <w:rsid w:val="00D533E9"/>
    <w:rsid w:val="00D5401D"/>
    <w:rsid w:val="00D54A19"/>
    <w:rsid w:val="00D54A66"/>
    <w:rsid w:val="00D5542C"/>
    <w:rsid w:val="00D55524"/>
    <w:rsid w:val="00D56B5B"/>
    <w:rsid w:val="00D57959"/>
    <w:rsid w:val="00D57A6F"/>
    <w:rsid w:val="00D57D41"/>
    <w:rsid w:val="00D57F83"/>
    <w:rsid w:val="00D60047"/>
    <w:rsid w:val="00D60741"/>
    <w:rsid w:val="00D60809"/>
    <w:rsid w:val="00D60BEA"/>
    <w:rsid w:val="00D61403"/>
    <w:rsid w:val="00D617E4"/>
    <w:rsid w:val="00D61A0B"/>
    <w:rsid w:val="00D634C2"/>
    <w:rsid w:val="00D63BF0"/>
    <w:rsid w:val="00D63C86"/>
    <w:rsid w:val="00D644EE"/>
    <w:rsid w:val="00D64937"/>
    <w:rsid w:val="00D64A14"/>
    <w:rsid w:val="00D64EE7"/>
    <w:rsid w:val="00D6511F"/>
    <w:rsid w:val="00D65F0A"/>
    <w:rsid w:val="00D65FE1"/>
    <w:rsid w:val="00D65FF0"/>
    <w:rsid w:val="00D661D3"/>
    <w:rsid w:val="00D66267"/>
    <w:rsid w:val="00D66701"/>
    <w:rsid w:val="00D66ED3"/>
    <w:rsid w:val="00D67A64"/>
    <w:rsid w:val="00D67DB1"/>
    <w:rsid w:val="00D7039A"/>
    <w:rsid w:val="00D70A93"/>
    <w:rsid w:val="00D715C4"/>
    <w:rsid w:val="00D71C5E"/>
    <w:rsid w:val="00D72223"/>
    <w:rsid w:val="00D72B51"/>
    <w:rsid w:val="00D72D98"/>
    <w:rsid w:val="00D73159"/>
    <w:rsid w:val="00D73714"/>
    <w:rsid w:val="00D749FF"/>
    <w:rsid w:val="00D7510D"/>
    <w:rsid w:val="00D75234"/>
    <w:rsid w:val="00D761E4"/>
    <w:rsid w:val="00D76317"/>
    <w:rsid w:val="00D763CF"/>
    <w:rsid w:val="00D766E6"/>
    <w:rsid w:val="00D76A21"/>
    <w:rsid w:val="00D77BE3"/>
    <w:rsid w:val="00D802E4"/>
    <w:rsid w:val="00D80554"/>
    <w:rsid w:val="00D80A0B"/>
    <w:rsid w:val="00D80DC0"/>
    <w:rsid w:val="00D81588"/>
    <w:rsid w:val="00D81914"/>
    <w:rsid w:val="00D819BA"/>
    <w:rsid w:val="00D81A5F"/>
    <w:rsid w:val="00D81E04"/>
    <w:rsid w:val="00D82178"/>
    <w:rsid w:val="00D82572"/>
    <w:rsid w:val="00D82730"/>
    <w:rsid w:val="00D82FB2"/>
    <w:rsid w:val="00D832D3"/>
    <w:rsid w:val="00D83794"/>
    <w:rsid w:val="00D83987"/>
    <w:rsid w:val="00D839CA"/>
    <w:rsid w:val="00D83B68"/>
    <w:rsid w:val="00D85AF5"/>
    <w:rsid w:val="00D86441"/>
    <w:rsid w:val="00D86E31"/>
    <w:rsid w:val="00D87352"/>
    <w:rsid w:val="00D879AC"/>
    <w:rsid w:val="00D87B7C"/>
    <w:rsid w:val="00D91575"/>
    <w:rsid w:val="00D92536"/>
    <w:rsid w:val="00D92822"/>
    <w:rsid w:val="00D92A43"/>
    <w:rsid w:val="00D92FC9"/>
    <w:rsid w:val="00D931AC"/>
    <w:rsid w:val="00D94070"/>
    <w:rsid w:val="00D942C1"/>
    <w:rsid w:val="00D94586"/>
    <w:rsid w:val="00D949A0"/>
    <w:rsid w:val="00D95768"/>
    <w:rsid w:val="00D958CD"/>
    <w:rsid w:val="00D95B53"/>
    <w:rsid w:val="00D95CF8"/>
    <w:rsid w:val="00D96291"/>
    <w:rsid w:val="00D9657C"/>
    <w:rsid w:val="00D96599"/>
    <w:rsid w:val="00D966A1"/>
    <w:rsid w:val="00D96E71"/>
    <w:rsid w:val="00D978A8"/>
    <w:rsid w:val="00D97D63"/>
    <w:rsid w:val="00DA0E80"/>
    <w:rsid w:val="00DA1B9C"/>
    <w:rsid w:val="00DA20E1"/>
    <w:rsid w:val="00DA22F5"/>
    <w:rsid w:val="00DA286D"/>
    <w:rsid w:val="00DA2D4A"/>
    <w:rsid w:val="00DA3603"/>
    <w:rsid w:val="00DA4508"/>
    <w:rsid w:val="00DA515E"/>
    <w:rsid w:val="00DA56D8"/>
    <w:rsid w:val="00DA601B"/>
    <w:rsid w:val="00DA630E"/>
    <w:rsid w:val="00DA68D2"/>
    <w:rsid w:val="00DA6C96"/>
    <w:rsid w:val="00DA7208"/>
    <w:rsid w:val="00DA7389"/>
    <w:rsid w:val="00DA7E7A"/>
    <w:rsid w:val="00DB05C7"/>
    <w:rsid w:val="00DB0E41"/>
    <w:rsid w:val="00DB10AC"/>
    <w:rsid w:val="00DB1C5F"/>
    <w:rsid w:val="00DB1F47"/>
    <w:rsid w:val="00DB219A"/>
    <w:rsid w:val="00DB2224"/>
    <w:rsid w:val="00DB2893"/>
    <w:rsid w:val="00DB2CFF"/>
    <w:rsid w:val="00DB35EB"/>
    <w:rsid w:val="00DB4DF3"/>
    <w:rsid w:val="00DB510E"/>
    <w:rsid w:val="00DB596F"/>
    <w:rsid w:val="00DB642D"/>
    <w:rsid w:val="00DB66D5"/>
    <w:rsid w:val="00DB6756"/>
    <w:rsid w:val="00DB714C"/>
    <w:rsid w:val="00DC0015"/>
    <w:rsid w:val="00DC0558"/>
    <w:rsid w:val="00DC0E76"/>
    <w:rsid w:val="00DC1065"/>
    <w:rsid w:val="00DC2104"/>
    <w:rsid w:val="00DC21A2"/>
    <w:rsid w:val="00DC2593"/>
    <w:rsid w:val="00DC2878"/>
    <w:rsid w:val="00DC290A"/>
    <w:rsid w:val="00DC29BF"/>
    <w:rsid w:val="00DC2B73"/>
    <w:rsid w:val="00DC31C1"/>
    <w:rsid w:val="00DC3255"/>
    <w:rsid w:val="00DC3733"/>
    <w:rsid w:val="00DC4030"/>
    <w:rsid w:val="00DC425E"/>
    <w:rsid w:val="00DC47A9"/>
    <w:rsid w:val="00DC4844"/>
    <w:rsid w:val="00DC486B"/>
    <w:rsid w:val="00DC491D"/>
    <w:rsid w:val="00DC4D70"/>
    <w:rsid w:val="00DC57B2"/>
    <w:rsid w:val="00DC5978"/>
    <w:rsid w:val="00DC6102"/>
    <w:rsid w:val="00DC6266"/>
    <w:rsid w:val="00DC6650"/>
    <w:rsid w:val="00DC74A8"/>
    <w:rsid w:val="00DC7E0F"/>
    <w:rsid w:val="00DD006B"/>
    <w:rsid w:val="00DD00F3"/>
    <w:rsid w:val="00DD0BF5"/>
    <w:rsid w:val="00DD0C32"/>
    <w:rsid w:val="00DD0DC4"/>
    <w:rsid w:val="00DD1970"/>
    <w:rsid w:val="00DD1F86"/>
    <w:rsid w:val="00DD1FAC"/>
    <w:rsid w:val="00DD2692"/>
    <w:rsid w:val="00DD3240"/>
    <w:rsid w:val="00DD3FED"/>
    <w:rsid w:val="00DD41A8"/>
    <w:rsid w:val="00DD42E9"/>
    <w:rsid w:val="00DD4781"/>
    <w:rsid w:val="00DD4B6C"/>
    <w:rsid w:val="00DD4BA8"/>
    <w:rsid w:val="00DD63DC"/>
    <w:rsid w:val="00DD6819"/>
    <w:rsid w:val="00DD7055"/>
    <w:rsid w:val="00DD74C0"/>
    <w:rsid w:val="00DE0281"/>
    <w:rsid w:val="00DE06D6"/>
    <w:rsid w:val="00DE06F4"/>
    <w:rsid w:val="00DE0A67"/>
    <w:rsid w:val="00DE0C96"/>
    <w:rsid w:val="00DE18C6"/>
    <w:rsid w:val="00DE1922"/>
    <w:rsid w:val="00DE1A70"/>
    <w:rsid w:val="00DE1B4D"/>
    <w:rsid w:val="00DE315C"/>
    <w:rsid w:val="00DE3632"/>
    <w:rsid w:val="00DE39F0"/>
    <w:rsid w:val="00DE3B7F"/>
    <w:rsid w:val="00DE4349"/>
    <w:rsid w:val="00DE4730"/>
    <w:rsid w:val="00DE4800"/>
    <w:rsid w:val="00DE4963"/>
    <w:rsid w:val="00DE4E0E"/>
    <w:rsid w:val="00DE502C"/>
    <w:rsid w:val="00DE54F6"/>
    <w:rsid w:val="00DE58B0"/>
    <w:rsid w:val="00DE5AA0"/>
    <w:rsid w:val="00DE5B2C"/>
    <w:rsid w:val="00DE5D99"/>
    <w:rsid w:val="00DE5DD1"/>
    <w:rsid w:val="00DE6202"/>
    <w:rsid w:val="00DE64EF"/>
    <w:rsid w:val="00DE709B"/>
    <w:rsid w:val="00DE7A6B"/>
    <w:rsid w:val="00DE7B37"/>
    <w:rsid w:val="00DE7D21"/>
    <w:rsid w:val="00DE7DA1"/>
    <w:rsid w:val="00DF05C8"/>
    <w:rsid w:val="00DF109D"/>
    <w:rsid w:val="00DF1B74"/>
    <w:rsid w:val="00DF1F94"/>
    <w:rsid w:val="00DF2C15"/>
    <w:rsid w:val="00DF2E5C"/>
    <w:rsid w:val="00DF3E10"/>
    <w:rsid w:val="00DF4077"/>
    <w:rsid w:val="00DF41CB"/>
    <w:rsid w:val="00DF421D"/>
    <w:rsid w:val="00DF4E08"/>
    <w:rsid w:val="00DF50C1"/>
    <w:rsid w:val="00DF5681"/>
    <w:rsid w:val="00DF5861"/>
    <w:rsid w:val="00DF5A8B"/>
    <w:rsid w:val="00DF5DDB"/>
    <w:rsid w:val="00DF5E12"/>
    <w:rsid w:val="00DF6931"/>
    <w:rsid w:val="00DF6972"/>
    <w:rsid w:val="00DF6AB7"/>
    <w:rsid w:val="00DF6AD8"/>
    <w:rsid w:val="00DF75A8"/>
    <w:rsid w:val="00DF7D9E"/>
    <w:rsid w:val="00E00289"/>
    <w:rsid w:val="00E00EB5"/>
    <w:rsid w:val="00E01632"/>
    <w:rsid w:val="00E01854"/>
    <w:rsid w:val="00E02581"/>
    <w:rsid w:val="00E02745"/>
    <w:rsid w:val="00E02E58"/>
    <w:rsid w:val="00E0329F"/>
    <w:rsid w:val="00E03308"/>
    <w:rsid w:val="00E034EB"/>
    <w:rsid w:val="00E0358D"/>
    <w:rsid w:val="00E035B4"/>
    <w:rsid w:val="00E0490D"/>
    <w:rsid w:val="00E0499C"/>
    <w:rsid w:val="00E04AAF"/>
    <w:rsid w:val="00E064B7"/>
    <w:rsid w:val="00E06E44"/>
    <w:rsid w:val="00E06ED1"/>
    <w:rsid w:val="00E07CED"/>
    <w:rsid w:val="00E1063B"/>
    <w:rsid w:val="00E1097B"/>
    <w:rsid w:val="00E10DC3"/>
    <w:rsid w:val="00E113C6"/>
    <w:rsid w:val="00E1168B"/>
    <w:rsid w:val="00E11B6E"/>
    <w:rsid w:val="00E120A9"/>
    <w:rsid w:val="00E12340"/>
    <w:rsid w:val="00E1264B"/>
    <w:rsid w:val="00E12EB9"/>
    <w:rsid w:val="00E13448"/>
    <w:rsid w:val="00E137F2"/>
    <w:rsid w:val="00E1474D"/>
    <w:rsid w:val="00E14BE3"/>
    <w:rsid w:val="00E152B8"/>
    <w:rsid w:val="00E152BE"/>
    <w:rsid w:val="00E15787"/>
    <w:rsid w:val="00E162E1"/>
    <w:rsid w:val="00E16E58"/>
    <w:rsid w:val="00E17FC7"/>
    <w:rsid w:val="00E2012D"/>
    <w:rsid w:val="00E203C7"/>
    <w:rsid w:val="00E2059B"/>
    <w:rsid w:val="00E20D2E"/>
    <w:rsid w:val="00E2143C"/>
    <w:rsid w:val="00E21767"/>
    <w:rsid w:val="00E21858"/>
    <w:rsid w:val="00E21A91"/>
    <w:rsid w:val="00E229A8"/>
    <w:rsid w:val="00E230B5"/>
    <w:rsid w:val="00E231DC"/>
    <w:rsid w:val="00E231E5"/>
    <w:rsid w:val="00E24A32"/>
    <w:rsid w:val="00E25224"/>
    <w:rsid w:val="00E260C3"/>
    <w:rsid w:val="00E26515"/>
    <w:rsid w:val="00E267AC"/>
    <w:rsid w:val="00E26F92"/>
    <w:rsid w:val="00E27033"/>
    <w:rsid w:val="00E27143"/>
    <w:rsid w:val="00E32840"/>
    <w:rsid w:val="00E3320C"/>
    <w:rsid w:val="00E33355"/>
    <w:rsid w:val="00E33E09"/>
    <w:rsid w:val="00E34E96"/>
    <w:rsid w:val="00E34EBA"/>
    <w:rsid w:val="00E35984"/>
    <w:rsid w:val="00E36049"/>
    <w:rsid w:val="00E36A06"/>
    <w:rsid w:val="00E36B62"/>
    <w:rsid w:val="00E37300"/>
    <w:rsid w:val="00E3755F"/>
    <w:rsid w:val="00E379BD"/>
    <w:rsid w:val="00E37D2F"/>
    <w:rsid w:val="00E40509"/>
    <w:rsid w:val="00E417F5"/>
    <w:rsid w:val="00E426E2"/>
    <w:rsid w:val="00E43275"/>
    <w:rsid w:val="00E43D7C"/>
    <w:rsid w:val="00E43FB4"/>
    <w:rsid w:val="00E4481C"/>
    <w:rsid w:val="00E454E5"/>
    <w:rsid w:val="00E46147"/>
    <w:rsid w:val="00E46C6F"/>
    <w:rsid w:val="00E46DB9"/>
    <w:rsid w:val="00E47120"/>
    <w:rsid w:val="00E4759A"/>
    <w:rsid w:val="00E47792"/>
    <w:rsid w:val="00E477A1"/>
    <w:rsid w:val="00E47A27"/>
    <w:rsid w:val="00E50413"/>
    <w:rsid w:val="00E50DAD"/>
    <w:rsid w:val="00E51C8D"/>
    <w:rsid w:val="00E52ECF"/>
    <w:rsid w:val="00E53546"/>
    <w:rsid w:val="00E53EDD"/>
    <w:rsid w:val="00E53FAC"/>
    <w:rsid w:val="00E548AB"/>
    <w:rsid w:val="00E54925"/>
    <w:rsid w:val="00E54FA1"/>
    <w:rsid w:val="00E54FE2"/>
    <w:rsid w:val="00E55159"/>
    <w:rsid w:val="00E555ED"/>
    <w:rsid w:val="00E55905"/>
    <w:rsid w:val="00E55B65"/>
    <w:rsid w:val="00E56352"/>
    <w:rsid w:val="00E56934"/>
    <w:rsid w:val="00E56BB1"/>
    <w:rsid w:val="00E572B4"/>
    <w:rsid w:val="00E574D3"/>
    <w:rsid w:val="00E57868"/>
    <w:rsid w:val="00E57936"/>
    <w:rsid w:val="00E60996"/>
    <w:rsid w:val="00E61D48"/>
    <w:rsid w:val="00E624BE"/>
    <w:rsid w:val="00E6321F"/>
    <w:rsid w:val="00E63342"/>
    <w:rsid w:val="00E63E88"/>
    <w:rsid w:val="00E63EE7"/>
    <w:rsid w:val="00E64E15"/>
    <w:rsid w:val="00E64E1A"/>
    <w:rsid w:val="00E652A3"/>
    <w:rsid w:val="00E66432"/>
    <w:rsid w:val="00E668DE"/>
    <w:rsid w:val="00E67EFF"/>
    <w:rsid w:val="00E70CB3"/>
    <w:rsid w:val="00E71C76"/>
    <w:rsid w:val="00E721EC"/>
    <w:rsid w:val="00E72466"/>
    <w:rsid w:val="00E7267C"/>
    <w:rsid w:val="00E730EA"/>
    <w:rsid w:val="00E73A2B"/>
    <w:rsid w:val="00E74446"/>
    <w:rsid w:val="00E751ED"/>
    <w:rsid w:val="00E7651F"/>
    <w:rsid w:val="00E76620"/>
    <w:rsid w:val="00E7695F"/>
    <w:rsid w:val="00E771F9"/>
    <w:rsid w:val="00E77BF5"/>
    <w:rsid w:val="00E80138"/>
    <w:rsid w:val="00E80DC8"/>
    <w:rsid w:val="00E81134"/>
    <w:rsid w:val="00E811AD"/>
    <w:rsid w:val="00E814A0"/>
    <w:rsid w:val="00E81820"/>
    <w:rsid w:val="00E81C33"/>
    <w:rsid w:val="00E81D5A"/>
    <w:rsid w:val="00E831CB"/>
    <w:rsid w:val="00E83337"/>
    <w:rsid w:val="00E83357"/>
    <w:rsid w:val="00E83615"/>
    <w:rsid w:val="00E8365C"/>
    <w:rsid w:val="00E83E3C"/>
    <w:rsid w:val="00E84486"/>
    <w:rsid w:val="00E86086"/>
    <w:rsid w:val="00E86896"/>
    <w:rsid w:val="00E878F4"/>
    <w:rsid w:val="00E900C8"/>
    <w:rsid w:val="00E90C87"/>
    <w:rsid w:val="00E90D4C"/>
    <w:rsid w:val="00E91990"/>
    <w:rsid w:val="00E923AC"/>
    <w:rsid w:val="00E9283D"/>
    <w:rsid w:val="00E9285F"/>
    <w:rsid w:val="00E92BDC"/>
    <w:rsid w:val="00E92F81"/>
    <w:rsid w:val="00E9333A"/>
    <w:rsid w:val="00E9348A"/>
    <w:rsid w:val="00E937B1"/>
    <w:rsid w:val="00E93C2C"/>
    <w:rsid w:val="00E9435A"/>
    <w:rsid w:val="00E94A2D"/>
    <w:rsid w:val="00E94A47"/>
    <w:rsid w:val="00E94D43"/>
    <w:rsid w:val="00E94E19"/>
    <w:rsid w:val="00E94F85"/>
    <w:rsid w:val="00E951D2"/>
    <w:rsid w:val="00E954D4"/>
    <w:rsid w:val="00E95551"/>
    <w:rsid w:val="00E95854"/>
    <w:rsid w:val="00E958D5"/>
    <w:rsid w:val="00E96EC3"/>
    <w:rsid w:val="00E975CF"/>
    <w:rsid w:val="00E97C62"/>
    <w:rsid w:val="00E97D21"/>
    <w:rsid w:val="00EA0091"/>
    <w:rsid w:val="00EA0B29"/>
    <w:rsid w:val="00EA1D62"/>
    <w:rsid w:val="00EA20F1"/>
    <w:rsid w:val="00EA25F2"/>
    <w:rsid w:val="00EA3053"/>
    <w:rsid w:val="00EA3532"/>
    <w:rsid w:val="00EA3831"/>
    <w:rsid w:val="00EA45AD"/>
    <w:rsid w:val="00EA464F"/>
    <w:rsid w:val="00EA50C9"/>
    <w:rsid w:val="00EA5978"/>
    <w:rsid w:val="00EA5CBD"/>
    <w:rsid w:val="00EA5ECA"/>
    <w:rsid w:val="00EA6271"/>
    <w:rsid w:val="00EA6CDF"/>
    <w:rsid w:val="00EA7081"/>
    <w:rsid w:val="00EA7E93"/>
    <w:rsid w:val="00EB03E6"/>
    <w:rsid w:val="00EB07B2"/>
    <w:rsid w:val="00EB0FAC"/>
    <w:rsid w:val="00EB14BF"/>
    <w:rsid w:val="00EB1708"/>
    <w:rsid w:val="00EB2035"/>
    <w:rsid w:val="00EB3382"/>
    <w:rsid w:val="00EB33E2"/>
    <w:rsid w:val="00EB342A"/>
    <w:rsid w:val="00EB38D0"/>
    <w:rsid w:val="00EB4999"/>
    <w:rsid w:val="00EB4EF9"/>
    <w:rsid w:val="00EB5112"/>
    <w:rsid w:val="00EB548B"/>
    <w:rsid w:val="00EB671E"/>
    <w:rsid w:val="00EB6729"/>
    <w:rsid w:val="00EB67D3"/>
    <w:rsid w:val="00EB7600"/>
    <w:rsid w:val="00EC0823"/>
    <w:rsid w:val="00EC0B0C"/>
    <w:rsid w:val="00EC0D5B"/>
    <w:rsid w:val="00EC1296"/>
    <w:rsid w:val="00EC20E2"/>
    <w:rsid w:val="00EC2146"/>
    <w:rsid w:val="00EC222B"/>
    <w:rsid w:val="00EC2EBF"/>
    <w:rsid w:val="00EC37C9"/>
    <w:rsid w:val="00EC5AEE"/>
    <w:rsid w:val="00EC680E"/>
    <w:rsid w:val="00EC6822"/>
    <w:rsid w:val="00EC6D82"/>
    <w:rsid w:val="00ED011D"/>
    <w:rsid w:val="00ED1273"/>
    <w:rsid w:val="00ED1519"/>
    <w:rsid w:val="00ED167F"/>
    <w:rsid w:val="00ED2539"/>
    <w:rsid w:val="00ED2562"/>
    <w:rsid w:val="00ED299F"/>
    <w:rsid w:val="00ED3150"/>
    <w:rsid w:val="00ED31A9"/>
    <w:rsid w:val="00ED40EA"/>
    <w:rsid w:val="00ED43F8"/>
    <w:rsid w:val="00ED4B63"/>
    <w:rsid w:val="00ED4BDB"/>
    <w:rsid w:val="00ED4C1D"/>
    <w:rsid w:val="00ED50AD"/>
    <w:rsid w:val="00ED518F"/>
    <w:rsid w:val="00ED5506"/>
    <w:rsid w:val="00ED6B0F"/>
    <w:rsid w:val="00ED6BDF"/>
    <w:rsid w:val="00ED7AF5"/>
    <w:rsid w:val="00EE0500"/>
    <w:rsid w:val="00EE108F"/>
    <w:rsid w:val="00EE2182"/>
    <w:rsid w:val="00EE24C5"/>
    <w:rsid w:val="00EE3F6F"/>
    <w:rsid w:val="00EE3F87"/>
    <w:rsid w:val="00EE50F1"/>
    <w:rsid w:val="00EE533C"/>
    <w:rsid w:val="00EE5548"/>
    <w:rsid w:val="00EE55FE"/>
    <w:rsid w:val="00EE5916"/>
    <w:rsid w:val="00EE663F"/>
    <w:rsid w:val="00EE6B9A"/>
    <w:rsid w:val="00EE6E5E"/>
    <w:rsid w:val="00EE7A87"/>
    <w:rsid w:val="00EF0C85"/>
    <w:rsid w:val="00EF0C9C"/>
    <w:rsid w:val="00EF1350"/>
    <w:rsid w:val="00EF192F"/>
    <w:rsid w:val="00EF1B5B"/>
    <w:rsid w:val="00EF2706"/>
    <w:rsid w:val="00EF3426"/>
    <w:rsid w:val="00EF3A8D"/>
    <w:rsid w:val="00EF4A86"/>
    <w:rsid w:val="00EF4D96"/>
    <w:rsid w:val="00EF62E2"/>
    <w:rsid w:val="00EF642F"/>
    <w:rsid w:val="00EF64B5"/>
    <w:rsid w:val="00EF6AB6"/>
    <w:rsid w:val="00EF6D4E"/>
    <w:rsid w:val="00EF6DDF"/>
    <w:rsid w:val="00EF7613"/>
    <w:rsid w:val="00EF765C"/>
    <w:rsid w:val="00EF784D"/>
    <w:rsid w:val="00EF7F00"/>
    <w:rsid w:val="00F00054"/>
    <w:rsid w:val="00F00EEB"/>
    <w:rsid w:val="00F0281C"/>
    <w:rsid w:val="00F028B6"/>
    <w:rsid w:val="00F02C0C"/>
    <w:rsid w:val="00F03400"/>
    <w:rsid w:val="00F0384D"/>
    <w:rsid w:val="00F039B2"/>
    <w:rsid w:val="00F043E1"/>
    <w:rsid w:val="00F04FBD"/>
    <w:rsid w:val="00F05682"/>
    <w:rsid w:val="00F05DDB"/>
    <w:rsid w:val="00F06095"/>
    <w:rsid w:val="00F0650C"/>
    <w:rsid w:val="00F06854"/>
    <w:rsid w:val="00F068DC"/>
    <w:rsid w:val="00F074A1"/>
    <w:rsid w:val="00F078FD"/>
    <w:rsid w:val="00F07BCA"/>
    <w:rsid w:val="00F10515"/>
    <w:rsid w:val="00F10AF6"/>
    <w:rsid w:val="00F10ED3"/>
    <w:rsid w:val="00F1137B"/>
    <w:rsid w:val="00F11CF0"/>
    <w:rsid w:val="00F11F6F"/>
    <w:rsid w:val="00F11FC7"/>
    <w:rsid w:val="00F12403"/>
    <w:rsid w:val="00F124CB"/>
    <w:rsid w:val="00F12618"/>
    <w:rsid w:val="00F1309C"/>
    <w:rsid w:val="00F13112"/>
    <w:rsid w:val="00F137A6"/>
    <w:rsid w:val="00F1446D"/>
    <w:rsid w:val="00F14754"/>
    <w:rsid w:val="00F14946"/>
    <w:rsid w:val="00F14D00"/>
    <w:rsid w:val="00F14E5F"/>
    <w:rsid w:val="00F14EAB"/>
    <w:rsid w:val="00F151A8"/>
    <w:rsid w:val="00F1690D"/>
    <w:rsid w:val="00F16B0A"/>
    <w:rsid w:val="00F1702F"/>
    <w:rsid w:val="00F175BE"/>
    <w:rsid w:val="00F20EEF"/>
    <w:rsid w:val="00F21131"/>
    <w:rsid w:val="00F21476"/>
    <w:rsid w:val="00F2151B"/>
    <w:rsid w:val="00F21C90"/>
    <w:rsid w:val="00F22089"/>
    <w:rsid w:val="00F22BF5"/>
    <w:rsid w:val="00F23BF5"/>
    <w:rsid w:val="00F2404F"/>
    <w:rsid w:val="00F241B0"/>
    <w:rsid w:val="00F25734"/>
    <w:rsid w:val="00F25759"/>
    <w:rsid w:val="00F258AE"/>
    <w:rsid w:val="00F26747"/>
    <w:rsid w:val="00F26870"/>
    <w:rsid w:val="00F2734E"/>
    <w:rsid w:val="00F2785A"/>
    <w:rsid w:val="00F30531"/>
    <w:rsid w:val="00F30664"/>
    <w:rsid w:val="00F306D3"/>
    <w:rsid w:val="00F308EE"/>
    <w:rsid w:val="00F3164F"/>
    <w:rsid w:val="00F316DE"/>
    <w:rsid w:val="00F31C8B"/>
    <w:rsid w:val="00F33647"/>
    <w:rsid w:val="00F33D0F"/>
    <w:rsid w:val="00F34558"/>
    <w:rsid w:val="00F34F61"/>
    <w:rsid w:val="00F3560C"/>
    <w:rsid w:val="00F35ECE"/>
    <w:rsid w:val="00F360F5"/>
    <w:rsid w:val="00F3684F"/>
    <w:rsid w:val="00F36855"/>
    <w:rsid w:val="00F377F9"/>
    <w:rsid w:val="00F400A9"/>
    <w:rsid w:val="00F400CD"/>
    <w:rsid w:val="00F402A9"/>
    <w:rsid w:val="00F40E99"/>
    <w:rsid w:val="00F41157"/>
    <w:rsid w:val="00F411F4"/>
    <w:rsid w:val="00F416D8"/>
    <w:rsid w:val="00F41CEA"/>
    <w:rsid w:val="00F4211A"/>
    <w:rsid w:val="00F4296D"/>
    <w:rsid w:val="00F42E88"/>
    <w:rsid w:val="00F44057"/>
    <w:rsid w:val="00F4413D"/>
    <w:rsid w:val="00F44AA6"/>
    <w:rsid w:val="00F44BCC"/>
    <w:rsid w:val="00F45AAE"/>
    <w:rsid w:val="00F46EE5"/>
    <w:rsid w:val="00F47CB3"/>
    <w:rsid w:val="00F50092"/>
    <w:rsid w:val="00F500DA"/>
    <w:rsid w:val="00F50996"/>
    <w:rsid w:val="00F50EDA"/>
    <w:rsid w:val="00F510AC"/>
    <w:rsid w:val="00F51186"/>
    <w:rsid w:val="00F512B0"/>
    <w:rsid w:val="00F51865"/>
    <w:rsid w:val="00F51B7F"/>
    <w:rsid w:val="00F51DB8"/>
    <w:rsid w:val="00F52377"/>
    <w:rsid w:val="00F523C0"/>
    <w:rsid w:val="00F5252E"/>
    <w:rsid w:val="00F529BB"/>
    <w:rsid w:val="00F52CCA"/>
    <w:rsid w:val="00F53805"/>
    <w:rsid w:val="00F53E9B"/>
    <w:rsid w:val="00F5402A"/>
    <w:rsid w:val="00F540F7"/>
    <w:rsid w:val="00F541BD"/>
    <w:rsid w:val="00F54A34"/>
    <w:rsid w:val="00F54A97"/>
    <w:rsid w:val="00F54DAB"/>
    <w:rsid w:val="00F55870"/>
    <w:rsid w:val="00F559D6"/>
    <w:rsid w:val="00F56D93"/>
    <w:rsid w:val="00F576C3"/>
    <w:rsid w:val="00F57B1D"/>
    <w:rsid w:val="00F57BEB"/>
    <w:rsid w:val="00F57C3F"/>
    <w:rsid w:val="00F600C9"/>
    <w:rsid w:val="00F60348"/>
    <w:rsid w:val="00F6111A"/>
    <w:rsid w:val="00F616A0"/>
    <w:rsid w:val="00F61CD8"/>
    <w:rsid w:val="00F620D5"/>
    <w:rsid w:val="00F64372"/>
    <w:rsid w:val="00F64459"/>
    <w:rsid w:val="00F649E5"/>
    <w:rsid w:val="00F64A6F"/>
    <w:rsid w:val="00F65407"/>
    <w:rsid w:val="00F658ED"/>
    <w:rsid w:val="00F66383"/>
    <w:rsid w:val="00F664D0"/>
    <w:rsid w:val="00F6699D"/>
    <w:rsid w:val="00F66BC9"/>
    <w:rsid w:val="00F6756A"/>
    <w:rsid w:val="00F67D32"/>
    <w:rsid w:val="00F700B3"/>
    <w:rsid w:val="00F7062D"/>
    <w:rsid w:val="00F70D56"/>
    <w:rsid w:val="00F70E0C"/>
    <w:rsid w:val="00F70FE9"/>
    <w:rsid w:val="00F713DD"/>
    <w:rsid w:val="00F717B3"/>
    <w:rsid w:val="00F71A26"/>
    <w:rsid w:val="00F72385"/>
    <w:rsid w:val="00F72786"/>
    <w:rsid w:val="00F72C4E"/>
    <w:rsid w:val="00F7370A"/>
    <w:rsid w:val="00F73BE2"/>
    <w:rsid w:val="00F747E3"/>
    <w:rsid w:val="00F7523D"/>
    <w:rsid w:val="00F7530B"/>
    <w:rsid w:val="00F75325"/>
    <w:rsid w:val="00F75554"/>
    <w:rsid w:val="00F75E0F"/>
    <w:rsid w:val="00F768FE"/>
    <w:rsid w:val="00F770D7"/>
    <w:rsid w:val="00F77380"/>
    <w:rsid w:val="00F77A69"/>
    <w:rsid w:val="00F80163"/>
    <w:rsid w:val="00F8041A"/>
    <w:rsid w:val="00F8098C"/>
    <w:rsid w:val="00F81644"/>
    <w:rsid w:val="00F818DA"/>
    <w:rsid w:val="00F81BA5"/>
    <w:rsid w:val="00F81EF0"/>
    <w:rsid w:val="00F82AD9"/>
    <w:rsid w:val="00F82E67"/>
    <w:rsid w:val="00F83028"/>
    <w:rsid w:val="00F83425"/>
    <w:rsid w:val="00F836C4"/>
    <w:rsid w:val="00F83EF4"/>
    <w:rsid w:val="00F8440B"/>
    <w:rsid w:val="00F848C5"/>
    <w:rsid w:val="00F84B66"/>
    <w:rsid w:val="00F84D36"/>
    <w:rsid w:val="00F84DDD"/>
    <w:rsid w:val="00F855C3"/>
    <w:rsid w:val="00F85661"/>
    <w:rsid w:val="00F857A8"/>
    <w:rsid w:val="00F85901"/>
    <w:rsid w:val="00F862EC"/>
    <w:rsid w:val="00F86322"/>
    <w:rsid w:val="00F8686D"/>
    <w:rsid w:val="00F86BA7"/>
    <w:rsid w:val="00F86DDA"/>
    <w:rsid w:val="00F8733F"/>
    <w:rsid w:val="00F877CE"/>
    <w:rsid w:val="00F87865"/>
    <w:rsid w:val="00F87B84"/>
    <w:rsid w:val="00F90502"/>
    <w:rsid w:val="00F90799"/>
    <w:rsid w:val="00F90922"/>
    <w:rsid w:val="00F91B73"/>
    <w:rsid w:val="00F927A1"/>
    <w:rsid w:val="00F9290A"/>
    <w:rsid w:val="00F92AA8"/>
    <w:rsid w:val="00F92DDD"/>
    <w:rsid w:val="00F933B2"/>
    <w:rsid w:val="00F93AB4"/>
    <w:rsid w:val="00F94636"/>
    <w:rsid w:val="00F94F3E"/>
    <w:rsid w:val="00F94F98"/>
    <w:rsid w:val="00F954C1"/>
    <w:rsid w:val="00F9583C"/>
    <w:rsid w:val="00F961CA"/>
    <w:rsid w:val="00F963E4"/>
    <w:rsid w:val="00F9658F"/>
    <w:rsid w:val="00F96DE6"/>
    <w:rsid w:val="00F970B3"/>
    <w:rsid w:val="00F9761D"/>
    <w:rsid w:val="00F97BB6"/>
    <w:rsid w:val="00F97C77"/>
    <w:rsid w:val="00F97DE2"/>
    <w:rsid w:val="00F97FB5"/>
    <w:rsid w:val="00FA0395"/>
    <w:rsid w:val="00FA13A4"/>
    <w:rsid w:val="00FA1410"/>
    <w:rsid w:val="00FA2907"/>
    <w:rsid w:val="00FA2C76"/>
    <w:rsid w:val="00FA2F7A"/>
    <w:rsid w:val="00FA32BB"/>
    <w:rsid w:val="00FA3376"/>
    <w:rsid w:val="00FA3395"/>
    <w:rsid w:val="00FA3BA8"/>
    <w:rsid w:val="00FA3F46"/>
    <w:rsid w:val="00FA4711"/>
    <w:rsid w:val="00FA5A61"/>
    <w:rsid w:val="00FA5D97"/>
    <w:rsid w:val="00FA6279"/>
    <w:rsid w:val="00FA6580"/>
    <w:rsid w:val="00FA73F0"/>
    <w:rsid w:val="00FB0D16"/>
    <w:rsid w:val="00FB1B8F"/>
    <w:rsid w:val="00FB1C57"/>
    <w:rsid w:val="00FB1F46"/>
    <w:rsid w:val="00FB3034"/>
    <w:rsid w:val="00FB3730"/>
    <w:rsid w:val="00FB39E4"/>
    <w:rsid w:val="00FB3C74"/>
    <w:rsid w:val="00FB4328"/>
    <w:rsid w:val="00FB546A"/>
    <w:rsid w:val="00FB54B6"/>
    <w:rsid w:val="00FB5761"/>
    <w:rsid w:val="00FB5BA1"/>
    <w:rsid w:val="00FB5CC7"/>
    <w:rsid w:val="00FB6212"/>
    <w:rsid w:val="00FB63F8"/>
    <w:rsid w:val="00FB739D"/>
    <w:rsid w:val="00FB73B1"/>
    <w:rsid w:val="00FB7772"/>
    <w:rsid w:val="00FB77C9"/>
    <w:rsid w:val="00FB7B6B"/>
    <w:rsid w:val="00FB7EBA"/>
    <w:rsid w:val="00FC078A"/>
    <w:rsid w:val="00FC0959"/>
    <w:rsid w:val="00FC1382"/>
    <w:rsid w:val="00FC13A5"/>
    <w:rsid w:val="00FC325B"/>
    <w:rsid w:val="00FC398E"/>
    <w:rsid w:val="00FC46D9"/>
    <w:rsid w:val="00FC47DD"/>
    <w:rsid w:val="00FC49D7"/>
    <w:rsid w:val="00FC5FA2"/>
    <w:rsid w:val="00FC624A"/>
    <w:rsid w:val="00FC6B8A"/>
    <w:rsid w:val="00FC6D1A"/>
    <w:rsid w:val="00FC73D9"/>
    <w:rsid w:val="00FC7521"/>
    <w:rsid w:val="00FC76B6"/>
    <w:rsid w:val="00FC7794"/>
    <w:rsid w:val="00FC7D6F"/>
    <w:rsid w:val="00FD07BC"/>
    <w:rsid w:val="00FD1A4C"/>
    <w:rsid w:val="00FD1EDC"/>
    <w:rsid w:val="00FD323D"/>
    <w:rsid w:val="00FD3369"/>
    <w:rsid w:val="00FD36DF"/>
    <w:rsid w:val="00FD394B"/>
    <w:rsid w:val="00FD3EA6"/>
    <w:rsid w:val="00FD3EAA"/>
    <w:rsid w:val="00FD51DC"/>
    <w:rsid w:val="00FD5776"/>
    <w:rsid w:val="00FD5945"/>
    <w:rsid w:val="00FD6857"/>
    <w:rsid w:val="00FD6F55"/>
    <w:rsid w:val="00FD73E7"/>
    <w:rsid w:val="00FD7D45"/>
    <w:rsid w:val="00FE020A"/>
    <w:rsid w:val="00FE0867"/>
    <w:rsid w:val="00FE0975"/>
    <w:rsid w:val="00FE0DBB"/>
    <w:rsid w:val="00FE107B"/>
    <w:rsid w:val="00FE16C1"/>
    <w:rsid w:val="00FE1F69"/>
    <w:rsid w:val="00FE21B9"/>
    <w:rsid w:val="00FE2894"/>
    <w:rsid w:val="00FE2948"/>
    <w:rsid w:val="00FE29C3"/>
    <w:rsid w:val="00FE2DB3"/>
    <w:rsid w:val="00FE2E10"/>
    <w:rsid w:val="00FE31F4"/>
    <w:rsid w:val="00FE38E9"/>
    <w:rsid w:val="00FE424C"/>
    <w:rsid w:val="00FE5443"/>
    <w:rsid w:val="00FE632F"/>
    <w:rsid w:val="00FE7996"/>
    <w:rsid w:val="00FE7E4A"/>
    <w:rsid w:val="00FE7F10"/>
    <w:rsid w:val="00FF05A5"/>
    <w:rsid w:val="00FF09EE"/>
    <w:rsid w:val="00FF0C98"/>
    <w:rsid w:val="00FF1B48"/>
    <w:rsid w:val="00FF1D6E"/>
    <w:rsid w:val="00FF2108"/>
    <w:rsid w:val="00FF24E2"/>
    <w:rsid w:val="00FF2E16"/>
    <w:rsid w:val="00FF3D05"/>
    <w:rsid w:val="00FF4474"/>
    <w:rsid w:val="00FF475B"/>
    <w:rsid w:val="00FF49F5"/>
    <w:rsid w:val="00FF4DED"/>
    <w:rsid w:val="00FF51C4"/>
    <w:rsid w:val="00FF5C04"/>
    <w:rsid w:val="00FF6001"/>
    <w:rsid w:val="00FF64FA"/>
    <w:rsid w:val="00FF69C1"/>
    <w:rsid w:val="00FF7D83"/>
    <w:rsid w:val="00FF7F92"/>
    <w:rsid w:val="05C455D6"/>
    <w:rsid w:val="0A2D7702"/>
    <w:rsid w:val="1056559B"/>
    <w:rsid w:val="10C27E25"/>
    <w:rsid w:val="1252410F"/>
    <w:rsid w:val="176C2F80"/>
    <w:rsid w:val="1DD56D98"/>
    <w:rsid w:val="23DE1FB2"/>
    <w:rsid w:val="2BA437D7"/>
    <w:rsid w:val="2FAD23D4"/>
    <w:rsid w:val="33BB60DF"/>
    <w:rsid w:val="34573233"/>
    <w:rsid w:val="3556716E"/>
    <w:rsid w:val="3E6E02F0"/>
    <w:rsid w:val="3F1725D1"/>
    <w:rsid w:val="3F294A12"/>
    <w:rsid w:val="4066019C"/>
    <w:rsid w:val="432B77B4"/>
    <w:rsid w:val="4818445A"/>
    <w:rsid w:val="492765C3"/>
    <w:rsid w:val="4EFF519D"/>
    <w:rsid w:val="53DF5BDE"/>
    <w:rsid w:val="5BEE258D"/>
    <w:rsid w:val="5C2C19FC"/>
    <w:rsid w:val="5D19517F"/>
    <w:rsid w:val="5FAC5368"/>
    <w:rsid w:val="62B818AD"/>
    <w:rsid w:val="6441302D"/>
    <w:rsid w:val="657D4CF7"/>
    <w:rsid w:val="67074DA8"/>
    <w:rsid w:val="73293A3F"/>
    <w:rsid w:val="736E484F"/>
    <w:rsid w:val="76D76CB8"/>
    <w:rsid w:val="76E26043"/>
    <w:rsid w:val="789662FF"/>
    <w:rsid w:val="7BB15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CDBB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semiHidden="1"/>
    <w:lsdException w:name="toc 5" w:semiHidden="1"/>
    <w:lsdException w:name="toc 6" w:semiHidden="1"/>
    <w:lsdException w:name="toc 7" w:semiHidden="1"/>
    <w:lsdException w:name="toc 8" w:semiHidden="1"/>
    <w:lsdException w:name="toc 9" w:semiHidden="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page number" w:qFormat="1"/>
    <w:lsdException w:name="Title" w:qFormat="1"/>
    <w:lsdException w:name="Default Paragraph Font" w:semiHidden="1" w:uiPriority="1" w:unhideWhenUsed="1"/>
    <w:lsdException w:name="Body Text" w:qFormat="1"/>
    <w:lsdException w:name="Body Text Indent" w:qFormat="1"/>
    <w:lsdException w:name="Subtitle" w:qFormat="1"/>
    <w:lsdException w:name="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0">
    <w:name w:val="Normal"/>
    <w:qFormat/>
    <w:pPr>
      <w:widowControl w:val="0"/>
      <w:jc w:val="both"/>
    </w:pPr>
    <w:rPr>
      <w:kern w:val="2"/>
      <w:sz w:val="21"/>
      <w:szCs w:val="24"/>
    </w:rPr>
  </w:style>
  <w:style w:type="paragraph" w:styleId="1">
    <w:name w:val="heading 1"/>
    <w:basedOn w:val="af0"/>
    <w:next w:val="af0"/>
    <w:qFormat/>
    <w:pPr>
      <w:keepNext/>
      <w:keepLines/>
      <w:spacing w:before="340" w:after="330" w:line="578" w:lineRule="auto"/>
      <w:outlineLvl w:val="0"/>
    </w:pPr>
    <w:rPr>
      <w:b/>
      <w:bCs/>
      <w:kern w:val="44"/>
      <w:sz w:val="44"/>
      <w:szCs w:val="44"/>
    </w:rPr>
  </w:style>
  <w:style w:type="paragraph" w:styleId="2">
    <w:name w:val="heading 2"/>
    <w:basedOn w:val="af0"/>
    <w:next w:val="af0"/>
    <w:qFormat/>
    <w:pPr>
      <w:keepNext/>
      <w:keepLines/>
      <w:spacing w:before="260" w:after="260" w:line="416" w:lineRule="auto"/>
      <w:outlineLvl w:val="1"/>
    </w:pPr>
    <w:rPr>
      <w:rFonts w:ascii="Arial" w:eastAsia="黑体" w:hAnsi="Arial"/>
      <w:b/>
      <w:bCs/>
      <w:sz w:val="32"/>
      <w:szCs w:val="32"/>
    </w:rPr>
  </w:style>
  <w:style w:type="paragraph" w:styleId="3">
    <w:name w:val="heading 3"/>
    <w:basedOn w:val="af0"/>
    <w:next w:val="af0"/>
    <w:qFormat/>
    <w:pPr>
      <w:keepNext/>
      <w:keepLines/>
      <w:spacing w:before="260" w:after="260" w:line="416" w:lineRule="auto"/>
      <w:outlineLvl w:val="2"/>
    </w:pPr>
    <w:rPr>
      <w:b/>
      <w:bCs/>
      <w:sz w:val="32"/>
      <w:szCs w:val="32"/>
    </w:rPr>
  </w:style>
  <w:style w:type="paragraph" w:styleId="4">
    <w:name w:val="heading 4"/>
    <w:basedOn w:val="af0"/>
    <w:next w:val="af0"/>
    <w:qFormat/>
    <w:pPr>
      <w:keepNext/>
      <w:keepLines/>
      <w:spacing w:before="280" w:after="290" w:line="376" w:lineRule="auto"/>
      <w:outlineLvl w:val="3"/>
    </w:pPr>
    <w:rPr>
      <w:rFonts w:ascii="Arial" w:eastAsia="黑体" w:hAnsi="Arial"/>
      <w:b/>
      <w:bCs/>
      <w:sz w:val="28"/>
      <w:szCs w:val="28"/>
    </w:rPr>
  </w:style>
  <w:style w:type="paragraph" w:styleId="5">
    <w:name w:val="heading 5"/>
    <w:basedOn w:val="af0"/>
    <w:next w:val="af0"/>
    <w:qFormat/>
    <w:pPr>
      <w:keepNext/>
      <w:keepLines/>
      <w:spacing w:before="280" w:after="290" w:line="376" w:lineRule="auto"/>
      <w:outlineLvl w:val="4"/>
    </w:pPr>
    <w:rPr>
      <w:b/>
      <w:bCs/>
      <w:sz w:val="28"/>
      <w:szCs w:val="28"/>
    </w:rPr>
  </w:style>
  <w:style w:type="paragraph" w:styleId="6">
    <w:name w:val="heading 6"/>
    <w:basedOn w:val="af0"/>
    <w:next w:val="af0"/>
    <w:qFormat/>
    <w:pPr>
      <w:keepNext/>
      <w:keepLines/>
      <w:spacing w:before="240" w:after="64" w:line="320" w:lineRule="auto"/>
      <w:outlineLvl w:val="5"/>
    </w:pPr>
    <w:rPr>
      <w:rFonts w:ascii="Arial" w:eastAsia="黑体" w:hAnsi="Arial"/>
      <w:b/>
      <w:bCs/>
      <w:sz w:val="24"/>
    </w:rPr>
  </w:style>
  <w:style w:type="paragraph" w:styleId="7">
    <w:name w:val="heading 7"/>
    <w:basedOn w:val="af0"/>
    <w:next w:val="af0"/>
    <w:qFormat/>
    <w:pPr>
      <w:keepNext/>
      <w:keepLines/>
      <w:spacing w:before="240" w:after="64" w:line="320" w:lineRule="auto"/>
      <w:outlineLvl w:val="6"/>
    </w:pPr>
    <w:rPr>
      <w:b/>
      <w:bCs/>
      <w:sz w:val="24"/>
    </w:rPr>
  </w:style>
  <w:style w:type="paragraph" w:styleId="8">
    <w:name w:val="heading 8"/>
    <w:basedOn w:val="af0"/>
    <w:next w:val="af0"/>
    <w:qFormat/>
    <w:pPr>
      <w:keepNext/>
      <w:keepLines/>
      <w:spacing w:before="240" w:after="64" w:line="320" w:lineRule="auto"/>
      <w:outlineLvl w:val="7"/>
    </w:pPr>
    <w:rPr>
      <w:rFonts w:ascii="Arial" w:eastAsia="黑体" w:hAnsi="Arial"/>
      <w:sz w:val="24"/>
    </w:rPr>
  </w:style>
  <w:style w:type="paragraph" w:styleId="9">
    <w:name w:val="heading 9"/>
    <w:basedOn w:val="af0"/>
    <w:next w:val="af0"/>
    <w:qFormat/>
    <w:pPr>
      <w:keepNext/>
      <w:keepLines/>
      <w:spacing w:before="240" w:after="64" w:line="320" w:lineRule="auto"/>
      <w:outlineLvl w:val="8"/>
    </w:pPr>
    <w:rPr>
      <w:rFonts w:ascii="Arial" w:eastAsia="黑体" w:hAnsi="Arial"/>
      <w:szCs w:val="21"/>
    </w:rPr>
  </w:style>
  <w:style w:type="character" w:default="1" w:styleId="af1">
    <w:name w:val="Default Paragraph Font"/>
    <w:uiPriority w:val="1"/>
    <w:semiHidden/>
    <w:unhideWhenUsed/>
  </w:style>
  <w:style w:type="table" w:default="1" w:styleId="af2">
    <w:name w:val="Normal Table"/>
    <w:uiPriority w:val="99"/>
    <w:semiHidden/>
    <w:unhideWhenUsed/>
    <w:tblPr>
      <w:tblInd w:w="0" w:type="dxa"/>
      <w:tblCellMar>
        <w:top w:w="0" w:type="dxa"/>
        <w:left w:w="108" w:type="dxa"/>
        <w:bottom w:w="0" w:type="dxa"/>
        <w:right w:w="108" w:type="dxa"/>
      </w:tblCellMar>
    </w:tblPr>
  </w:style>
  <w:style w:type="numbering" w:default="1" w:styleId="af3">
    <w:name w:val="No List"/>
    <w:uiPriority w:val="99"/>
    <w:semiHidden/>
    <w:unhideWhenUsed/>
  </w:style>
  <w:style w:type="paragraph" w:styleId="af4">
    <w:name w:val="annotation text"/>
    <w:basedOn w:val="af0"/>
    <w:link w:val="Char"/>
    <w:qFormat/>
    <w:pPr>
      <w:jc w:val="left"/>
    </w:pPr>
    <w:rPr>
      <w:lang w:val="zh-CN"/>
    </w:rPr>
  </w:style>
  <w:style w:type="paragraph" w:styleId="af5">
    <w:name w:val="Body Text"/>
    <w:basedOn w:val="af0"/>
    <w:link w:val="Char0"/>
    <w:qFormat/>
    <w:pPr>
      <w:spacing w:after="120"/>
    </w:pPr>
    <w:rPr>
      <w:lang w:val="zh-CN"/>
    </w:rPr>
  </w:style>
  <w:style w:type="paragraph" w:styleId="af6">
    <w:name w:val="Body Text Indent"/>
    <w:basedOn w:val="af0"/>
    <w:qFormat/>
    <w:pPr>
      <w:spacing w:line="520" w:lineRule="exact"/>
      <w:ind w:firstLineChars="200" w:firstLine="420"/>
    </w:pPr>
    <w:rPr>
      <w:rFonts w:ascii="宋体" w:hAnsi="宋体"/>
    </w:rPr>
  </w:style>
  <w:style w:type="paragraph" w:styleId="HTML">
    <w:name w:val="HTML Address"/>
    <w:basedOn w:val="af0"/>
    <w:qFormat/>
    <w:rPr>
      <w:i/>
      <w:iCs/>
    </w:rPr>
  </w:style>
  <w:style w:type="paragraph" w:styleId="af7">
    <w:name w:val="Plain Text"/>
    <w:basedOn w:val="af0"/>
    <w:link w:val="Char1"/>
    <w:qFormat/>
    <w:rPr>
      <w:rFonts w:ascii="宋体" w:hAnsi="Courier New"/>
      <w:szCs w:val="20"/>
      <w:lang w:val="zh-CN"/>
    </w:rPr>
  </w:style>
  <w:style w:type="paragraph" w:styleId="af8">
    <w:name w:val="Balloon Text"/>
    <w:basedOn w:val="af0"/>
    <w:semiHidden/>
    <w:qFormat/>
    <w:rPr>
      <w:sz w:val="18"/>
      <w:szCs w:val="18"/>
    </w:rPr>
  </w:style>
  <w:style w:type="paragraph" w:styleId="af9">
    <w:name w:val="footer"/>
    <w:basedOn w:val="af0"/>
    <w:qFormat/>
    <w:pPr>
      <w:tabs>
        <w:tab w:val="center" w:pos="4153"/>
        <w:tab w:val="right" w:pos="8306"/>
      </w:tabs>
      <w:snapToGrid w:val="0"/>
      <w:ind w:rightChars="100" w:right="210"/>
      <w:jc w:val="right"/>
    </w:pPr>
    <w:rPr>
      <w:sz w:val="18"/>
      <w:szCs w:val="18"/>
    </w:rPr>
  </w:style>
  <w:style w:type="paragraph" w:styleId="afa">
    <w:name w:val="header"/>
    <w:basedOn w:val="af0"/>
    <w:link w:val="Char2"/>
    <w:qFormat/>
    <w:pPr>
      <w:pBdr>
        <w:bottom w:val="single" w:sz="6" w:space="1" w:color="auto"/>
      </w:pBdr>
      <w:tabs>
        <w:tab w:val="center" w:pos="4153"/>
        <w:tab w:val="right" w:pos="8306"/>
      </w:tabs>
      <w:snapToGrid w:val="0"/>
      <w:jc w:val="center"/>
    </w:pPr>
    <w:rPr>
      <w:sz w:val="18"/>
      <w:szCs w:val="18"/>
      <w:lang w:val="zh-CN"/>
    </w:rPr>
  </w:style>
  <w:style w:type="paragraph" w:styleId="afb">
    <w:name w:val="footnote text"/>
    <w:basedOn w:val="af0"/>
    <w:semiHidden/>
    <w:qFormat/>
    <w:pPr>
      <w:snapToGrid w:val="0"/>
      <w:jc w:val="left"/>
    </w:pPr>
    <w:rPr>
      <w:sz w:val="18"/>
      <w:szCs w:val="18"/>
    </w:rPr>
  </w:style>
  <w:style w:type="paragraph" w:styleId="HTML0">
    <w:name w:val="HTML Preformatted"/>
    <w:basedOn w:val="af0"/>
    <w:qFormat/>
    <w:rPr>
      <w:rFonts w:ascii="Courier New" w:hAnsi="Courier New" w:cs="Courier New"/>
      <w:sz w:val="20"/>
      <w:szCs w:val="20"/>
    </w:rPr>
  </w:style>
  <w:style w:type="paragraph" w:styleId="afc">
    <w:name w:val="Title"/>
    <w:basedOn w:val="af0"/>
    <w:qFormat/>
    <w:pPr>
      <w:spacing w:before="240" w:after="60"/>
      <w:jc w:val="center"/>
      <w:outlineLvl w:val="0"/>
    </w:pPr>
    <w:rPr>
      <w:rFonts w:ascii="Arial" w:hAnsi="Arial" w:cs="Arial"/>
      <w:b/>
      <w:bCs/>
      <w:sz w:val="32"/>
      <w:szCs w:val="32"/>
    </w:rPr>
  </w:style>
  <w:style w:type="paragraph" w:styleId="afd">
    <w:name w:val="annotation subject"/>
    <w:basedOn w:val="af4"/>
    <w:next w:val="af4"/>
    <w:semiHidden/>
    <w:qFormat/>
    <w:rPr>
      <w:b/>
      <w:bCs/>
    </w:rPr>
  </w:style>
  <w:style w:type="table" w:styleId="afe">
    <w:name w:val="Table Grid"/>
    <w:basedOn w:val="af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
    <w:name w:val="page number"/>
    <w:qFormat/>
    <w:rPr>
      <w:rFonts w:ascii="Times New Roman" w:eastAsia="宋体" w:hAnsi="Times New Roman"/>
      <w:sz w:val="18"/>
    </w:rPr>
  </w:style>
  <w:style w:type="character" w:styleId="HTML1">
    <w:name w:val="HTML Definition"/>
    <w:qFormat/>
    <w:rPr>
      <w:i/>
      <w:iCs/>
    </w:rPr>
  </w:style>
  <w:style w:type="character" w:styleId="HTML2">
    <w:name w:val="HTML Typewriter"/>
    <w:qFormat/>
    <w:rPr>
      <w:rFonts w:ascii="Courier New" w:hAnsi="Courier New"/>
      <w:sz w:val="20"/>
      <w:szCs w:val="20"/>
    </w:rPr>
  </w:style>
  <w:style w:type="character" w:styleId="HTML3">
    <w:name w:val="HTML Acronym"/>
    <w:basedOn w:val="af1"/>
    <w:qFormat/>
  </w:style>
  <w:style w:type="character" w:styleId="HTML4">
    <w:name w:val="HTML Variable"/>
    <w:qFormat/>
    <w:rPr>
      <w:i/>
      <w:iCs/>
    </w:rPr>
  </w:style>
  <w:style w:type="character" w:styleId="aff0">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qFormat/>
    <w:rPr>
      <w:rFonts w:ascii="Courier New" w:hAnsi="Courier New"/>
      <w:sz w:val="20"/>
      <w:szCs w:val="20"/>
    </w:rPr>
  </w:style>
  <w:style w:type="character" w:styleId="aff1">
    <w:name w:val="annotation reference"/>
    <w:semiHidden/>
    <w:qFormat/>
    <w:rPr>
      <w:sz w:val="21"/>
      <w:szCs w:val="21"/>
    </w:rPr>
  </w:style>
  <w:style w:type="character" w:styleId="HTML6">
    <w:name w:val="HTML Cite"/>
    <w:qFormat/>
    <w:rPr>
      <w:i/>
      <w:iCs/>
    </w:rPr>
  </w:style>
  <w:style w:type="character" w:styleId="aff2">
    <w:name w:val="footnote reference"/>
    <w:semiHidden/>
    <w:qFormat/>
    <w:rPr>
      <w:vertAlign w:val="superscript"/>
    </w:rPr>
  </w:style>
  <w:style w:type="character" w:styleId="HTML7">
    <w:name w:val="HTML Keyboard"/>
    <w:qFormat/>
    <w:rPr>
      <w:rFonts w:ascii="Courier New" w:hAnsi="Courier New"/>
      <w:sz w:val="20"/>
      <w:szCs w:val="20"/>
    </w:rPr>
  </w:style>
  <w:style w:type="character" w:styleId="HTML8">
    <w:name w:val="HTML Sample"/>
    <w:qFormat/>
    <w:rPr>
      <w:rFonts w:ascii="Courier New" w:hAnsi="Courier New"/>
    </w:rPr>
  </w:style>
  <w:style w:type="character" w:customStyle="1" w:styleId="Char3">
    <w:name w:val="段 Char"/>
    <w:link w:val="aff3"/>
    <w:qFormat/>
    <w:rPr>
      <w:rFonts w:ascii="宋体"/>
      <w:sz w:val="21"/>
      <w:lang w:val="en-US" w:eastAsia="zh-CN" w:bidi="ar-SA"/>
    </w:rPr>
  </w:style>
  <w:style w:type="paragraph" w:customStyle="1" w:styleId="aff3">
    <w:name w:val="段"/>
    <w:link w:val="Char3"/>
    <w:qFormat/>
    <w:pPr>
      <w:autoSpaceDE w:val="0"/>
      <w:autoSpaceDN w:val="0"/>
      <w:ind w:firstLineChars="200" w:firstLine="200"/>
      <w:jc w:val="both"/>
    </w:pPr>
    <w:rPr>
      <w:rFonts w:ascii="宋体"/>
      <w:sz w:val="21"/>
    </w:rPr>
  </w:style>
  <w:style w:type="character" w:customStyle="1" w:styleId="10">
    <w:name w:val="已访问的超链接1"/>
    <w:qFormat/>
    <w:rPr>
      <w:color w:val="800080"/>
      <w:u w:val="single"/>
    </w:rPr>
  </w:style>
  <w:style w:type="character" w:customStyle="1" w:styleId="Char0">
    <w:name w:val="正文文本 Char"/>
    <w:link w:val="af5"/>
    <w:qFormat/>
    <w:rPr>
      <w:kern w:val="2"/>
      <w:sz w:val="21"/>
      <w:szCs w:val="24"/>
    </w:rPr>
  </w:style>
  <w:style w:type="character" w:customStyle="1" w:styleId="EmailStyle611">
    <w:name w:val="EmailStyle611"/>
    <w:qFormat/>
    <w:rPr>
      <w:rFonts w:ascii="Arial" w:eastAsia="宋体" w:hAnsi="Arial" w:cs="Arial"/>
      <w:color w:val="auto"/>
      <w:sz w:val="20"/>
    </w:rPr>
  </w:style>
  <w:style w:type="character" w:customStyle="1" w:styleId="Char4">
    <w:name w:val="二级条标题 Char"/>
    <w:link w:val="aff4"/>
    <w:qFormat/>
    <w:rPr>
      <w:rFonts w:eastAsia="黑体"/>
      <w:sz w:val="21"/>
    </w:rPr>
  </w:style>
  <w:style w:type="paragraph" w:customStyle="1" w:styleId="aff4">
    <w:name w:val="二级条标题"/>
    <w:basedOn w:val="aff5"/>
    <w:next w:val="aff3"/>
    <w:link w:val="Char4"/>
    <w:qFormat/>
    <w:pPr>
      <w:outlineLvl w:val="3"/>
    </w:pPr>
    <w:rPr>
      <w:lang w:val="zh-CN"/>
    </w:rPr>
  </w:style>
  <w:style w:type="paragraph" w:customStyle="1" w:styleId="aff5">
    <w:name w:val="一级条标题"/>
    <w:next w:val="aff3"/>
    <w:link w:val="Char20"/>
    <w:qFormat/>
    <w:pPr>
      <w:outlineLvl w:val="2"/>
    </w:pPr>
    <w:rPr>
      <w:rFonts w:eastAsia="黑体"/>
      <w:sz w:val="21"/>
    </w:rPr>
  </w:style>
  <w:style w:type="character" w:customStyle="1" w:styleId="Char">
    <w:name w:val="批注文字 Char"/>
    <w:link w:val="af4"/>
    <w:qFormat/>
    <w:rPr>
      <w:kern w:val="2"/>
      <w:sz w:val="21"/>
      <w:szCs w:val="24"/>
    </w:rPr>
  </w:style>
  <w:style w:type="character" w:customStyle="1" w:styleId="Char1">
    <w:name w:val="纯文本 Char"/>
    <w:link w:val="af7"/>
    <w:qFormat/>
    <w:rPr>
      <w:rFonts w:ascii="宋体" w:hAnsi="Courier New"/>
      <w:kern w:val="2"/>
      <w:sz w:val="21"/>
    </w:rPr>
  </w:style>
  <w:style w:type="character" w:customStyle="1" w:styleId="aff6">
    <w:name w:val="发布"/>
    <w:qFormat/>
    <w:rPr>
      <w:rFonts w:ascii="黑体" w:eastAsia="黑体"/>
      <w:spacing w:val="22"/>
      <w:w w:val="100"/>
      <w:position w:val="3"/>
      <w:sz w:val="28"/>
    </w:rPr>
  </w:style>
  <w:style w:type="character" w:customStyle="1" w:styleId="Char2">
    <w:name w:val="页眉 Char"/>
    <w:link w:val="afa"/>
    <w:qFormat/>
    <w:rPr>
      <w:kern w:val="2"/>
      <w:sz w:val="18"/>
      <w:szCs w:val="18"/>
    </w:rPr>
  </w:style>
  <w:style w:type="character" w:customStyle="1" w:styleId="EmailStyle621">
    <w:name w:val="EmailStyle621"/>
    <w:qFormat/>
    <w:rPr>
      <w:rFonts w:ascii="Arial" w:eastAsia="宋体" w:hAnsi="Arial" w:cs="Arial"/>
      <w:color w:val="auto"/>
      <w:sz w:val="20"/>
    </w:rPr>
  </w:style>
  <w:style w:type="character" w:customStyle="1" w:styleId="Char10">
    <w:name w:val="三级条标题 Char1"/>
    <w:qFormat/>
    <w:rPr>
      <w:rFonts w:eastAsia="黑体"/>
      <w:sz w:val="21"/>
      <w:lang w:val="en-US" w:eastAsia="zh-CN" w:bidi="ar-SA"/>
    </w:rPr>
  </w:style>
  <w:style w:type="character" w:customStyle="1" w:styleId="Char20">
    <w:name w:val="一级条标题 Char2"/>
    <w:link w:val="aff5"/>
    <w:qFormat/>
    <w:rPr>
      <w:rFonts w:eastAsia="黑体"/>
      <w:sz w:val="21"/>
      <w:lang w:val="en-US" w:eastAsia="zh-CN" w:bidi="ar-SA"/>
    </w:rPr>
  </w:style>
  <w:style w:type="paragraph" w:customStyle="1" w:styleId="11">
    <w:name w:val="修订1"/>
    <w:uiPriority w:val="99"/>
    <w:unhideWhenUsed/>
    <w:qFormat/>
    <w:rPr>
      <w:kern w:val="2"/>
      <w:sz w:val="21"/>
      <w:szCs w:val="24"/>
    </w:rPr>
  </w:style>
  <w:style w:type="paragraph" w:customStyle="1" w:styleId="ac">
    <w:name w:val="附录四级条标题"/>
    <w:basedOn w:val="ab"/>
    <w:next w:val="aff3"/>
    <w:qFormat/>
    <w:pPr>
      <w:numPr>
        <w:ilvl w:val="5"/>
      </w:numPr>
      <w:outlineLvl w:val="5"/>
    </w:pPr>
  </w:style>
  <w:style w:type="paragraph" w:customStyle="1" w:styleId="ab">
    <w:name w:val="附录三级条标题"/>
    <w:basedOn w:val="aa"/>
    <w:next w:val="aff3"/>
    <w:qFormat/>
    <w:pPr>
      <w:numPr>
        <w:ilvl w:val="4"/>
      </w:numPr>
      <w:outlineLvl w:val="4"/>
    </w:pPr>
  </w:style>
  <w:style w:type="paragraph" w:customStyle="1" w:styleId="aa">
    <w:name w:val="附录二级条标题"/>
    <w:basedOn w:val="a9"/>
    <w:next w:val="aff3"/>
    <w:qFormat/>
    <w:pPr>
      <w:numPr>
        <w:ilvl w:val="3"/>
      </w:numPr>
      <w:outlineLvl w:val="3"/>
    </w:pPr>
  </w:style>
  <w:style w:type="paragraph" w:customStyle="1" w:styleId="a9">
    <w:name w:val="附录一级条标题"/>
    <w:basedOn w:val="a8"/>
    <w:next w:val="aff3"/>
    <w:qFormat/>
    <w:pPr>
      <w:numPr>
        <w:ilvl w:val="2"/>
      </w:numPr>
      <w:autoSpaceDN w:val="0"/>
      <w:spacing w:beforeLines="0" w:afterLines="0"/>
      <w:outlineLvl w:val="2"/>
    </w:pPr>
  </w:style>
  <w:style w:type="paragraph" w:customStyle="1" w:styleId="a8">
    <w:name w:val="附录章标题"/>
    <w:next w:val="aff3"/>
    <w:qFormat/>
    <w:pPr>
      <w:numPr>
        <w:ilvl w:val="1"/>
        <w:numId w:val="1"/>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7">
    <w:name w:val="前言、引言标题"/>
    <w:next w:val="af0"/>
    <w:qFormat/>
    <w:pPr>
      <w:shd w:val="clear" w:color="FFFFFF" w:fill="FFFFFF"/>
      <w:spacing w:before="640" w:after="560"/>
      <w:jc w:val="center"/>
      <w:outlineLvl w:val="0"/>
    </w:pPr>
    <w:rPr>
      <w:rFonts w:ascii="黑体" w:eastAsia="黑体"/>
      <w:sz w:val="32"/>
    </w:rPr>
  </w:style>
  <w:style w:type="paragraph" w:customStyle="1" w:styleId="a7">
    <w:name w:val="附录标识"/>
    <w:basedOn w:val="aff7"/>
    <w:qFormat/>
    <w:pPr>
      <w:numPr>
        <w:numId w:val="1"/>
      </w:numPr>
      <w:tabs>
        <w:tab w:val="left" w:pos="6405"/>
      </w:tabs>
      <w:spacing w:after="200"/>
    </w:pPr>
    <w:rPr>
      <w:sz w:val="21"/>
    </w:rPr>
  </w:style>
  <w:style w:type="paragraph" w:customStyle="1" w:styleId="aff8">
    <w:name w:val="实施日期"/>
    <w:basedOn w:val="aff9"/>
    <w:qFormat/>
    <w:pPr>
      <w:framePr w:hSpace="0" w:wrap="around" w:xAlign="right"/>
      <w:jc w:val="right"/>
    </w:pPr>
  </w:style>
  <w:style w:type="paragraph" w:customStyle="1" w:styleId="aff9">
    <w:name w:val="发布日期"/>
    <w:qFormat/>
    <w:pPr>
      <w:framePr w:w="4000" w:h="473" w:hRule="exact" w:hSpace="180" w:vSpace="180" w:wrap="around" w:hAnchor="margin" w:y="13511" w:anchorLock="1"/>
    </w:pPr>
    <w:rPr>
      <w:rFonts w:eastAsia="黑体"/>
      <w:sz w:val="28"/>
    </w:rPr>
  </w:style>
  <w:style w:type="paragraph" w:customStyle="1" w:styleId="20">
    <w:name w:val="封面标准号2"/>
    <w:basedOn w:val="12"/>
    <w:qFormat/>
    <w:pPr>
      <w:framePr w:w="9138" w:h="1244" w:hRule="exact" w:wrap="around" w:vAnchor="page" w:hAnchor="margin" w:y="2908"/>
      <w:adjustRightInd w:val="0"/>
      <w:spacing w:before="357" w:line="280" w:lineRule="exact"/>
    </w:p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d">
    <w:name w:val="附录五级条标题"/>
    <w:basedOn w:val="ac"/>
    <w:next w:val="aff3"/>
    <w:qFormat/>
    <w:pPr>
      <w:numPr>
        <w:ilvl w:val="6"/>
      </w:numPr>
      <w:outlineLvl w:val="6"/>
    </w:pPr>
  </w:style>
  <w:style w:type="paragraph" w:customStyle="1" w:styleId="affa">
    <w:name w:val="封面标准代替信息"/>
    <w:basedOn w:val="20"/>
    <w:qFormat/>
    <w:pPr>
      <w:framePr w:wrap="around"/>
      <w:spacing w:before="57"/>
    </w:pPr>
    <w:rPr>
      <w:rFonts w:ascii="宋体"/>
      <w:sz w:val="21"/>
    </w:rPr>
  </w:style>
  <w:style w:type="paragraph" w:customStyle="1" w:styleId="affb">
    <w:name w:val="封面正文"/>
    <w:qFormat/>
    <w:pPr>
      <w:jc w:val="both"/>
    </w:pPr>
  </w:style>
  <w:style w:type="paragraph" w:customStyle="1" w:styleId="affc">
    <w:name w:val="发布部门"/>
    <w:next w:val="aff3"/>
    <w:qFormat/>
    <w:pPr>
      <w:framePr w:w="7433" w:h="585" w:hRule="exact" w:hSpace="180" w:vSpace="180" w:wrap="around" w:hAnchor="margin" w:xAlign="center" w:y="14401" w:anchorLock="1"/>
      <w:jc w:val="center"/>
    </w:pPr>
    <w:rPr>
      <w:rFonts w:ascii="宋体"/>
      <w:b/>
      <w:spacing w:val="20"/>
      <w:w w:val="135"/>
      <w:sz w:val="36"/>
    </w:rPr>
  </w:style>
  <w:style w:type="paragraph" w:customStyle="1" w:styleId="61">
    <w:name w:val="目录 61"/>
    <w:basedOn w:val="51"/>
    <w:semiHidden/>
    <w:qFormat/>
  </w:style>
  <w:style w:type="paragraph" w:customStyle="1" w:styleId="51">
    <w:name w:val="目录 51"/>
    <w:basedOn w:val="41"/>
    <w:semiHidden/>
    <w:qFormat/>
  </w:style>
  <w:style w:type="paragraph" w:customStyle="1" w:styleId="41">
    <w:name w:val="目录 41"/>
    <w:basedOn w:val="31"/>
    <w:semiHidden/>
    <w:qFormat/>
  </w:style>
  <w:style w:type="paragraph" w:customStyle="1" w:styleId="31">
    <w:name w:val="目录 31"/>
    <w:basedOn w:val="21"/>
    <w:uiPriority w:val="39"/>
    <w:qFormat/>
    <w:pPr>
      <w:tabs>
        <w:tab w:val="left" w:pos="375"/>
      </w:tabs>
    </w:pPr>
  </w:style>
  <w:style w:type="paragraph" w:customStyle="1" w:styleId="21">
    <w:name w:val="目录 21"/>
    <w:basedOn w:val="110"/>
    <w:uiPriority w:val="39"/>
    <w:qFormat/>
    <w:pPr>
      <w:tabs>
        <w:tab w:val="right" w:leader="dot" w:pos="9345"/>
      </w:tabs>
    </w:pPr>
    <w:rPr>
      <w:rFonts w:hAnsi="宋体"/>
    </w:rPr>
  </w:style>
  <w:style w:type="paragraph" w:customStyle="1" w:styleId="110">
    <w:name w:val="目录 11"/>
    <w:uiPriority w:val="39"/>
    <w:qFormat/>
    <w:pPr>
      <w:jc w:val="both"/>
    </w:pPr>
    <w:rPr>
      <w:rFonts w:ascii="宋体"/>
      <w:sz w:val="21"/>
    </w:rPr>
  </w:style>
  <w:style w:type="paragraph" w:customStyle="1" w:styleId="affd">
    <w:name w:val="标准书脚_奇数页"/>
    <w:qFormat/>
    <w:pPr>
      <w:spacing w:before="120"/>
      <w:jc w:val="right"/>
    </w:pPr>
    <w:rPr>
      <w:sz w:val="18"/>
    </w:rPr>
  </w:style>
  <w:style w:type="paragraph" w:customStyle="1" w:styleId="a5">
    <w:name w:val="列项●（二级）"/>
    <w:qFormat/>
    <w:pPr>
      <w:numPr>
        <w:numId w:val="2"/>
      </w:numPr>
      <w:tabs>
        <w:tab w:val="left" w:pos="840"/>
      </w:tabs>
      <w:ind w:leftChars="400" w:left="600" w:hangingChars="200" w:hanging="200"/>
      <w:jc w:val="both"/>
    </w:pPr>
    <w:rPr>
      <w:rFonts w:ascii="宋体"/>
      <w:sz w:val="21"/>
    </w:rPr>
  </w:style>
  <w:style w:type="paragraph" w:customStyle="1" w:styleId="affe">
    <w:name w:val="封面一致性程度标识"/>
    <w:qFormat/>
    <w:pPr>
      <w:spacing w:before="440" w:line="400" w:lineRule="exact"/>
      <w:jc w:val="center"/>
    </w:pPr>
    <w:rPr>
      <w:rFonts w:ascii="宋体"/>
      <w:sz w:val="28"/>
    </w:rPr>
  </w:style>
  <w:style w:type="paragraph" w:customStyle="1" w:styleId="afff">
    <w:name w:val="文献分类号"/>
    <w:qFormat/>
    <w:pPr>
      <w:framePr w:hSpace="180" w:vSpace="180" w:wrap="around" w:hAnchor="margin" w:y="1" w:anchorLock="1"/>
      <w:widowControl w:val="0"/>
      <w:textAlignment w:val="center"/>
    </w:pPr>
    <w:rPr>
      <w:rFonts w:eastAsia="黑体"/>
      <w:sz w:val="21"/>
    </w:rPr>
  </w:style>
  <w:style w:type="paragraph" w:customStyle="1" w:styleId="a2">
    <w:name w:val="注×："/>
    <w:qFormat/>
    <w:pPr>
      <w:widowControl w:val="0"/>
      <w:numPr>
        <w:numId w:val="3"/>
      </w:numPr>
      <w:tabs>
        <w:tab w:val="clear" w:pos="900"/>
        <w:tab w:val="left" w:pos="630"/>
      </w:tabs>
      <w:autoSpaceDE w:val="0"/>
      <w:autoSpaceDN w:val="0"/>
      <w:jc w:val="both"/>
    </w:pPr>
    <w:rPr>
      <w:rFonts w:ascii="宋体"/>
      <w:sz w:val="18"/>
    </w:rPr>
  </w:style>
  <w:style w:type="paragraph" w:customStyle="1" w:styleId="afff0">
    <w:name w:val="其他发布部门"/>
    <w:basedOn w:val="affc"/>
    <w:qFormat/>
    <w:pPr>
      <w:framePr w:wrap="around"/>
      <w:spacing w:line="0" w:lineRule="atLeast"/>
    </w:pPr>
    <w:rPr>
      <w:rFonts w:ascii="黑体" w:eastAsia="黑体"/>
      <w:b w:val="0"/>
    </w:rPr>
  </w:style>
  <w:style w:type="paragraph" w:customStyle="1" w:styleId="a4">
    <w:name w:val="正文图标题"/>
    <w:next w:val="aff3"/>
    <w:qFormat/>
    <w:pPr>
      <w:numPr>
        <w:numId w:val="4"/>
      </w:numPr>
      <w:jc w:val="center"/>
    </w:pPr>
    <w:rPr>
      <w:rFonts w:ascii="黑体" w:eastAsia="黑体"/>
      <w:sz w:val="21"/>
    </w:rPr>
  </w:style>
  <w:style w:type="paragraph" w:customStyle="1" w:styleId="af">
    <w:name w:val="列项——（一级）"/>
    <w:qFormat/>
    <w:pPr>
      <w:widowControl w:val="0"/>
      <w:numPr>
        <w:numId w:val="5"/>
      </w:numPr>
      <w:tabs>
        <w:tab w:val="clear" w:pos="1140"/>
        <w:tab w:val="left" w:pos="854"/>
      </w:tabs>
      <w:ind w:leftChars="200" w:left="200" w:hangingChars="200" w:hanging="200"/>
      <w:jc w:val="both"/>
    </w:pPr>
    <w:rPr>
      <w:rFonts w:ascii="宋体"/>
      <w:sz w:val="21"/>
    </w:rPr>
  </w:style>
  <w:style w:type="paragraph" w:customStyle="1" w:styleId="CharChar">
    <w:name w:val="二级条标题 Char Char"/>
    <w:basedOn w:val="aff5"/>
    <w:next w:val="aff3"/>
    <w:qFormat/>
    <w:pPr>
      <w:ind w:left="525"/>
      <w:outlineLvl w:val="3"/>
    </w:pPr>
  </w:style>
  <w:style w:type="paragraph" w:customStyle="1" w:styleId="ae">
    <w:name w:val="注："/>
    <w:next w:val="aff3"/>
    <w:qFormat/>
    <w:pPr>
      <w:widowControl w:val="0"/>
      <w:numPr>
        <w:numId w:val="6"/>
      </w:numPr>
      <w:tabs>
        <w:tab w:val="clear" w:pos="1140"/>
      </w:tabs>
      <w:autoSpaceDE w:val="0"/>
      <w:autoSpaceDN w:val="0"/>
      <w:jc w:val="both"/>
    </w:pPr>
    <w:rPr>
      <w:rFonts w:ascii="宋体"/>
      <w:sz w:val="18"/>
    </w:rPr>
  </w:style>
  <w:style w:type="paragraph" w:customStyle="1" w:styleId="a6">
    <w:name w:val="正文表标题"/>
    <w:next w:val="aff3"/>
    <w:pPr>
      <w:numPr>
        <w:numId w:val="7"/>
      </w:numPr>
      <w:jc w:val="center"/>
    </w:pPr>
    <w:rPr>
      <w:rFonts w:ascii="黑体" w:eastAsia="黑体"/>
      <w:sz w:val="21"/>
    </w:rPr>
  </w:style>
  <w:style w:type="paragraph" w:customStyle="1" w:styleId="afff1">
    <w:name w:val="标准书脚_偶数页"/>
    <w:qFormat/>
    <w:pPr>
      <w:spacing w:before="120"/>
    </w:pPr>
    <w:rPr>
      <w:sz w:val="18"/>
    </w:rPr>
  </w:style>
  <w:style w:type="paragraph" w:customStyle="1" w:styleId="afff2">
    <w:name w:val="封面标准文稿类别"/>
    <w:qFormat/>
    <w:pPr>
      <w:spacing w:before="440" w:line="400" w:lineRule="exact"/>
      <w:jc w:val="center"/>
    </w:pPr>
    <w:rPr>
      <w:rFonts w:ascii="宋体"/>
      <w:sz w:val="24"/>
    </w:rPr>
  </w:style>
  <w:style w:type="paragraph" w:customStyle="1" w:styleId="13">
    <w:name w:val="列出段落1"/>
    <w:basedOn w:val="af0"/>
    <w:uiPriority w:val="34"/>
    <w:qFormat/>
    <w:pPr>
      <w:ind w:firstLineChars="200" w:firstLine="420"/>
    </w:pPr>
  </w:style>
  <w:style w:type="paragraph" w:customStyle="1" w:styleId="afff3">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4">
    <w:name w:val="标准标志"/>
    <w:next w:val="af0"/>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5">
    <w:name w:val="参考文献、索引标题"/>
    <w:basedOn w:val="aff7"/>
    <w:next w:val="af0"/>
    <w:qFormat/>
    <w:pPr>
      <w:spacing w:after="200"/>
    </w:pPr>
    <w:rPr>
      <w:sz w:val="21"/>
    </w:rPr>
  </w:style>
  <w:style w:type="paragraph" w:customStyle="1" w:styleId="afff6">
    <w:name w:val="图表脚注"/>
    <w:next w:val="aff3"/>
    <w:qFormat/>
    <w:pPr>
      <w:ind w:leftChars="200" w:left="300" w:hangingChars="100" w:hanging="100"/>
      <w:jc w:val="both"/>
    </w:pPr>
    <w:rPr>
      <w:rFonts w:ascii="宋体"/>
      <w:sz w:val="18"/>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afff7">
    <w:name w:val="条文脚注"/>
    <w:basedOn w:val="afb"/>
    <w:qFormat/>
    <w:pPr>
      <w:ind w:leftChars="200" w:left="780" w:hangingChars="200" w:hanging="360"/>
      <w:jc w:val="both"/>
    </w:pPr>
    <w:rPr>
      <w:rFonts w:ascii="宋体"/>
    </w:rPr>
  </w:style>
  <w:style w:type="paragraph" w:customStyle="1" w:styleId="afff8">
    <w:name w:val="标准称谓"/>
    <w:next w:val="af0"/>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9">
    <w:name w:val="封面标准文稿编辑信息"/>
    <w:qFormat/>
    <w:pPr>
      <w:spacing w:before="180" w:line="180" w:lineRule="exact"/>
      <w:jc w:val="center"/>
    </w:pPr>
    <w:rPr>
      <w:rFonts w:ascii="宋体"/>
      <w:sz w:val="21"/>
    </w:rPr>
  </w:style>
  <w:style w:type="paragraph" w:customStyle="1" w:styleId="afffa">
    <w:name w:val="目次、标准名称标题"/>
    <w:basedOn w:val="aff7"/>
    <w:next w:val="aff3"/>
    <w:qFormat/>
    <w:pPr>
      <w:spacing w:line="460" w:lineRule="exact"/>
    </w:pPr>
  </w:style>
  <w:style w:type="paragraph" w:customStyle="1" w:styleId="afffb">
    <w:name w:val="三级条标题"/>
    <w:basedOn w:val="aff4"/>
    <w:next w:val="aff3"/>
    <w:qFormat/>
    <w:pPr>
      <w:outlineLvl w:val="4"/>
    </w:pPr>
  </w:style>
  <w:style w:type="paragraph" w:customStyle="1" w:styleId="afffc">
    <w:name w:val="四级条标题"/>
    <w:basedOn w:val="afffb"/>
    <w:next w:val="aff3"/>
    <w:qFormat/>
    <w:pPr>
      <w:outlineLvl w:val="5"/>
    </w:pPr>
  </w:style>
  <w:style w:type="paragraph" w:customStyle="1" w:styleId="afffd">
    <w:name w:val="数字编号列项（二级）"/>
    <w:qFormat/>
    <w:pPr>
      <w:ind w:leftChars="400" w:left="1260" w:hangingChars="200" w:hanging="420"/>
      <w:jc w:val="both"/>
    </w:pPr>
    <w:rPr>
      <w:rFonts w:ascii="宋体"/>
      <w:sz w:val="21"/>
    </w:rPr>
  </w:style>
  <w:style w:type="paragraph" w:customStyle="1" w:styleId="a3">
    <w:name w:val="附录表标题"/>
    <w:next w:val="aff3"/>
    <w:qFormat/>
    <w:pPr>
      <w:numPr>
        <w:numId w:val="8"/>
      </w:numPr>
      <w:jc w:val="center"/>
      <w:textAlignment w:val="baseline"/>
    </w:pPr>
    <w:rPr>
      <w:rFonts w:ascii="黑体" w:eastAsia="黑体"/>
      <w:kern w:val="21"/>
      <w:sz w:val="21"/>
    </w:rPr>
  </w:style>
  <w:style w:type="paragraph" w:customStyle="1" w:styleId="afffe">
    <w:name w:val="标准书眉_偶数页"/>
    <w:basedOn w:val="affff"/>
    <w:next w:val="af0"/>
    <w:qFormat/>
    <w:pPr>
      <w:jc w:val="left"/>
    </w:pPr>
  </w:style>
  <w:style w:type="paragraph" w:customStyle="1" w:styleId="affff">
    <w:name w:val="标准书眉_奇数页"/>
    <w:next w:val="af0"/>
    <w:qFormat/>
    <w:pPr>
      <w:tabs>
        <w:tab w:val="center" w:pos="4154"/>
        <w:tab w:val="right" w:pos="8306"/>
      </w:tabs>
      <w:spacing w:after="120"/>
      <w:jc w:val="right"/>
    </w:pPr>
    <w:rPr>
      <w:sz w:val="21"/>
    </w:rPr>
  </w:style>
  <w:style w:type="paragraph" w:customStyle="1" w:styleId="affff0">
    <w:name w:val="其他标准称谓"/>
    <w:qFormat/>
    <w:pPr>
      <w:spacing w:line="0" w:lineRule="atLeast"/>
      <w:jc w:val="distribute"/>
    </w:pPr>
    <w:rPr>
      <w:rFonts w:ascii="黑体" w:eastAsia="黑体" w:hAnsi="宋体"/>
      <w:sz w:val="52"/>
    </w:rPr>
  </w:style>
  <w:style w:type="paragraph" w:customStyle="1" w:styleId="81">
    <w:name w:val="目录 81"/>
    <w:basedOn w:val="71"/>
    <w:semiHidden/>
    <w:qFormat/>
  </w:style>
  <w:style w:type="paragraph" w:customStyle="1" w:styleId="71">
    <w:name w:val="目录 71"/>
    <w:basedOn w:val="61"/>
    <w:semiHidden/>
    <w:qFormat/>
  </w:style>
  <w:style w:type="paragraph" w:customStyle="1" w:styleId="affff1">
    <w:name w:val="字母编号列项（一级）"/>
    <w:qFormat/>
    <w:pPr>
      <w:ind w:leftChars="200" w:left="840" w:hangingChars="200" w:hanging="420"/>
      <w:jc w:val="both"/>
    </w:pPr>
    <w:rPr>
      <w:rFonts w:ascii="宋体"/>
      <w:sz w:val="21"/>
    </w:rPr>
  </w:style>
  <w:style w:type="paragraph" w:customStyle="1" w:styleId="affff2">
    <w:name w:val="封面标准英文名称"/>
    <w:qFormat/>
    <w:pPr>
      <w:widowControl w:val="0"/>
      <w:spacing w:before="370" w:line="400" w:lineRule="exact"/>
      <w:jc w:val="center"/>
    </w:pPr>
    <w:rPr>
      <w:sz w:val="28"/>
    </w:rPr>
  </w:style>
  <w:style w:type="paragraph" w:customStyle="1" w:styleId="TOC1">
    <w:name w:val="TOC 标题1"/>
    <w:basedOn w:val="1"/>
    <w:next w:val="af0"/>
    <w:uiPriority w:val="39"/>
    <w:qFormat/>
    <w:pPr>
      <w:widowControl/>
      <w:spacing w:before="480" w:after="0" w:line="276" w:lineRule="auto"/>
      <w:jc w:val="left"/>
      <w:outlineLvl w:val="9"/>
    </w:pPr>
    <w:rPr>
      <w:rFonts w:ascii="Cambria" w:hAnsi="Cambria"/>
      <w:color w:val="365F91"/>
      <w:kern w:val="0"/>
      <w:sz w:val="28"/>
      <w:szCs w:val="28"/>
    </w:rPr>
  </w:style>
  <w:style w:type="paragraph" w:customStyle="1" w:styleId="affff3">
    <w:name w:val="五级条标题"/>
    <w:basedOn w:val="afffc"/>
    <w:next w:val="aff3"/>
    <w:qFormat/>
    <w:pPr>
      <w:outlineLvl w:val="6"/>
    </w:pPr>
  </w:style>
  <w:style w:type="paragraph" w:customStyle="1" w:styleId="a1">
    <w:name w:val="列项◆（三级）"/>
    <w:qFormat/>
    <w:pPr>
      <w:numPr>
        <w:numId w:val="9"/>
      </w:numPr>
      <w:ind w:leftChars="600" w:left="800" w:hangingChars="200" w:hanging="200"/>
    </w:pPr>
    <w:rPr>
      <w:rFonts w:ascii="宋体"/>
      <w:sz w:val="21"/>
    </w:rPr>
  </w:style>
  <w:style w:type="paragraph" w:customStyle="1" w:styleId="affff4">
    <w:name w:val="终结线"/>
    <w:basedOn w:val="af0"/>
    <w:qFormat/>
    <w:pPr>
      <w:framePr w:hSpace="181" w:vSpace="181" w:wrap="around" w:vAnchor="text" w:hAnchor="margin" w:xAlign="center" w:y="285"/>
    </w:pPr>
  </w:style>
  <w:style w:type="paragraph" w:customStyle="1" w:styleId="a">
    <w:name w:val="示例"/>
    <w:next w:val="aff3"/>
    <w:qFormat/>
    <w:pPr>
      <w:numPr>
        <w:numId w:val="10"/>
      </w:numPr>
      <w:tabs>
        <w:tab w:val="clear" w:pos="1120"/>
        <w:tab w:val="left" w:pos="816"/>
      </w:tabs>
      <w:ind w:firstLineChars="233" w:firstLine="419"/>
      <w:jc w:val="both"/>
    </w:pPr>
    <w:rPr>
      <w:rFonts w:ascii="宋体"/>
      <w:sz w:val="18"/>
    </w:rPr>
  </w:style>
  <w:style w:type="paragraph" w:customStyle="1" w:styleId="affff5">
    <w:name w:val="章标题"/>
    <w:next w:val="aff3"/>
    <w:qFormat/>
    <w:pPr>
      <w:spacing w:beforeLines="50" w:afterLines="50"/>
      <w:jc w:val="both"/>
      <w:outlineLvl w:val="1"/>
    </w:pPr>
    <w:rPr>
      <w:rFonts w:ascii="黑体" w:eastAsia="黑体"/>
      <w:sz w:val="21"/>
    </w:rPr>
  </w:style>
  <w:style w:type="paragraph" w:customStyle="1" w:styleId="a0">
    <w:name w:val="附录图标题"/>
    <w:next w:val="aff3"/>
    <w:qFormat/>
    <w:pPr>
      <w:numPr>
        <w:numId w:val="11"/>
      </w:numPr>
      <w:jc w:val="center"/>
    </w:pPr>
    <w:rPr>
      <w:rFonts w:ascii="黑体" w:eastAsia="黑体"/>
      <w:sz w:val="21"/>
    </w:rPr>
  </w:style>
  <w:style w:type="paragraph" w:customStyle="1" w:styleId="affff6">
    <w:name w:val="编号列项（三级）"/>
    <w:qFormat/>
    <w:pPr>
      <w:ind w:leftChars="600" w:left="800" w:hangingChars="200" w:hanging="200"/>
    </w:pPr>
    <w:rPr>
      <w:rFonts w:ascii="宋体"/>
      <w:sz w:val="21"/>
    </w:rPr>
  </w:style>
  <w:style w:type="paragraph" w:customStyle="1" w:styleId="affff7">
    <w:name w:val="目次、索引正文"/>
    <w:qFormat/>
    <w:pPr>
      <w:spacing w:line="320" w:lineRule="exact"/>
      <w:jc w:val="both"/>
    </w:pPr>
    <w:rPr>
      <w:rFonts w:ascii="宋体"/>
      <w:sz w:val="21"/>
    </w:rPr>
  </w:style>
  <w:style w:type="paragraph" w:customStyle="1" w:styleId="91">
    <w:name w:val="目录 91"/>
    <w:basedOn w:val="81"/>
    <w:semiHidden/>
    <w:qFormat/>
  </w:style>
  <w:style w:type="paragraph" w:customStyle="1" w:styleId="affff8">
    <w:name w:val="标准书眉一"/>
    <w:qFormat/>
    <w:pPr>
      <w:jc w:val="both"/>
    </w:pPr>
  </w:style>
  <w:style w:type="character" w:customStyle="1" w:styleId="CharChar0">
    <w:name w:val="段 Char Char"/>
    <w:qFormat/>
    <w:rPr>
      <w:rFonts w:ascii="宋体"/>
      <w:sz w:val="21"/>
      <w:lang w:val="en-US" w:eastAsia="zh-CN" w:bidi="ar-SA"/>
    </w:rPr>
  </w:style>
  <w:style w:type="paragraph" w:styleId="affff9">
    <w:name w:val="List Paragraph"/>
    <w:basedOn w:val="af0"/>
    <w:uiPriority w:val="34"/>
    <w:qFormat/>
    <w:pPr>
      <w:ind w:firstLineChars="200" w:firstLine="420"/>
    </w:pPr>
  </w:style>
  <w:style w:type="paragraph" w:customStyle="1" w:styleId="CharCharCharChar">
    <w:name w:val="Char Char Char Char"/>
    <w:basedOn w:val="af0"/>
    <w:autoRedefine/>
    <w:qFormat/>
    <w:pPr>
      <w:widowControl/>
      <w:spacing w:after="160" w:line="240" w:lineRule="exact"/>
      <w:jc w:val="left"/>
    </w:pPr>
    <w:rPr>
      <w:rFonts w:ascii="Verdana" w:eastAsia="仿宋_GB2312" w:hAnsi="Verdana" w:cs="”“Times New Roman”“"/>
      <w:kern w:val="0"/>
      <w:sz w:val="24"/>
      <w:szCs w:val="20"/>
      <w:lang w:eastAsia="en-US"/>
    </w:rPr>
  </w:style>
  <w:style w:type="paragraph" w:styleId="14">
    <w:name w:val="toc 1"/>
    <w:basedOn w:val="af0"/>
    <w:next w:val="af0"/>
    <w:autoRedefine/>
    <w:uiPriority w:val="39"/>
    <w:qFormat/>
    <w:rsid w:val="00DD0BF5"/>
  </w:style>
  <w:style w:type="paragraph" w:styleId="22">
    <w:name w:val="toc 2"/>
    <w:basedOn w:val="af0"/>
    <w:next w:val="af0"/>
    <w:autoRedefine/>
    <w:uiPriority w:val="39"/>
    <w:qFormat/>
    <w:rsid w:val="00DD0BF5"/>
    <w:pPr>
      <w:tabs>
        <w:tab w:val="left" w:pos="284"/>
        <w:tab w:val="right" w:leader="dot" w:pos="9345"/>
      </w:tabs>
    </w:pPr>
  </w:style>
  <w:style w:type="paragraph" w:styleId="30">
    <w:name w:val="toc 3"/>
    <w:basedOn w:val="af0"/>
    <w:next w:val="af0"/>
    <w:autoRedefine/>
    <w:uiPriority w:val="39"/>
    <w:qFormat/>
    <w:rsid w:val="00DD0BF5"/>
    <w:pPr>
      <w:ind w:leftChars="400" w:left="840"/>
    </w:pPr>
  </w:style>
  <w:style w:type="character" w:customStyle="1" w:styleId="UnresolvedMention">
    <w:name w:val="Unresolved Mention"/>
    <w:basedOn w:val="af1"/>
    <w:uiPriority w:val="99"/>
    <w:semiHidden/>
    <w:unhideWhenUsed/>
    <w:rsid w:val="0071008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semiHidden="1"/>
    <w:lsdException w:name="toc 5" w:semiHidden="1"/>
    <w:lsdException w:name="toc 6" w:semiHidden="1"/>
    <w:lsdException w:name="toc 7" w:semiHidden="1"/>
    <w:lsdException w:name="toc 8" w:semiHidden="1"/>
    <w:lsdException w:name="toc 9" w:semiHidden="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page number" w:qFormat="1"/>
    <w:lsdException w:name="Title" w:qFormat="1"/>
    <w:lsdException w:name="Default Paragraph Font" w:semiHidden="1" w:uiPriority="1" w:unhideWhenUsed="1"/>
    <w:lsdException w:name="Body Text" w:qFormat="1"/>
    <w:lsdException w:name="Body Text Indent" w:qFormat="1"/>
    <w:lsdException w:name="Subtitle" w:qFormat="1"/>
    <w:lsdException w:name="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0">
    <w:name w:val="Normal"/>
    <w:qFormat/>
    <w:pPr>
      <w:widowControl w:val="0"/>
      <w:jc w:val="both"/>
    </w:pPr>
    <w:rPr>
      <w:kern w:val="2"/>
      <w:sz w:val="21"/>
      <w:szCs w:val="24"/>
    </w:rPr>
  </w:style>
  <w:style w:type="paragraph" w:styleId="1">
    <w:name w:val="heading 1"/>
    <w:basedOn w:val="af0"/>
    <w:next w:val="af0"/>
    <w:qFormat/>
    <w:pPr>
      <w:keepNext/>
      <w:keepLines/>
      <w:spacing w:before="340" w:after="330" w:line="578" w:lineRule="auto"/>
      <w:outlineLvl w:val="0"/>
    </w:pPr>
    <w:rPr>
      <w:b/>
      <w:bCs/>
      <w:kern w:val="44"/>
      <w:sz w:val="44"/>
      <w:szCs w:val="44"/>
    </w:rPr>
  </w:style>
  <w:style w:type="paragraph" w:styleId="2">
    <w:name w:val="heading 2"/>
    <w:basedOn w:val="af0"/>
    <w:next w:val="af0"/>
    <w:qFormat/>
    <w:pPr>
      <w:keepNext/>
      <w:keepLines/>
      <w:spacing w:before="260" w:after="260" w:line="416" w:lineRule="auto"/>
      <w:outlineLvl w:val="1"/>
    </w:pPr>
    <w:rPr>
      <w:rFonts w:ascii="Arial" w:eastAsia="黑体" w:hAnsi="Arial"/>
      <w:b/>
      <w:bCs/>
      <w:sz w:val="32"/>
      <w:szCs w:val="32"/>
    </w:rPr>
  </w:style>
  <w:style w:type="paragraph" w:styleId="3">
    <w:name w:val="heading 3"/>
    <w:basedOn w:val="af0"/>
    <w:next w:val="af0"/>
    <w:qFormat/>
    <w:pPr>
      <w:keepNext/>
      <w:keepLines/>
      <w:spacing w:before="260" w:after="260" w:line="416" w:lineRule="auto"/>
      <w:outlineLvl w:val="2"/>
    </w:pPr>
    <w:rPr>
      <w:b/>
      <w:bCs/>
      <w:sz w:val="32"/>
      <w:szCs w:val="32"/>
    </w:rPr>
  </w:style>
  <w:style w:type="paragraph" w:styleId="4">
    <w:name w:val="heading 4"/>
    <w:basedOn w:val="af0"/>
    <w:next w:val="af0"/>
    <w:qFormat/>
    <w:pPr>
      <w:keepNext/>
      <w:keepLines/>
      <w:spacing w:before="280" w:after="290" w:line="376" w:lineRule="auto"/>
      <w:outlineLvl w:val="3"/>
    </w:pPr>
    <w:rPr>
      <w:rFonts w:ascii="Arial" w:eastAsia="黑体" w:hAnsi="Arial"/>
      <w:b/>
      <w:bCs/>
      <w:sz w:val="28"/>
      <w:szCs w:val="28"/>
    </w:rPr>
  </w:style>
  <w:style w:type="paragraph" w:styleId="5">
    <w:name w:val="heading 5"/>
    <w:basedOn w:val="af0"/>
    <w:next w:val="af0"/>
    <w:qFormat/>
    <w:pPr>
      <w:keepNext/>
      <w:keepLines/>
      <w:spacing w:before="280" w:after="290" w:line="376" w:lineRule="auto"/>
      <w:outlineLvl w:val="4"/>
    </w:pPr>
    <w:rPr>
      <w:b/>
      <w:bCs/>
      <w:sz w:val="28"/>
      <w:szCs w:val="28"/>
    </w:rPr>
  </w:style>
  <w:style w:type="paragraph" w:styleId="6">
    <w:name w:val="heading 6"/>
    <w:basedOn w:val="af0"/>
    <w:next w:val="af0"/>
    <w:qFormat/>
    <w:pPr>
      <w:keepNext/>
      <w:keepLines/>
      <w:spacing w:before="240" w:after="64" w:line="320" w:lineRule="auto"/>
      <w:outlineLvl w:val="5"/>
    </w:pPr>
    <w:rPr>
      <w:rFonts w:ascii="Arial" w:eastAsia="黑体" w:hAnsi="Arial"/>
      <w:b/>
      <w:bCs/>
      <w:sz w:val="24"/>
    </w:rPr>
  </w:style>
  <w:style w:type="paragraph" w:styleId="7">
    <w:name w:val="heading 7"/>
    <w:basedOn w:val="af0"/>
    <w:next w:val="af0"/>
    <w:qFormat/>
    <w:pPr>
      <w:keepNext/>
      <w:keepLines/>
      <w:spacing w:before="240" w:after="64" w:line="320" w:lineRule="auto"/>
      <w:outlineLvl w:val="6"/>
    </w:pPr>
    <w:rPr>
      <w:b/>
      <w:bCs/>
      <w:sz w:val="24"/>
    </w:rPr>
  </w:style>
  <w:style w:type="paragraph" w:styleId="8">
    <w:name w:val="heading 8"/>
    <w:basedOn w:val="af0"/>
    <w:next w:val="af0"/>
    <w:qFormat/>
    <w:pPr>
      <w:keepNext/>
      <w:keepLines/>
      <w:spacing w:before="240" w:after="64" w:line="320" w:lineRule="auto"/>
      <w:outlineLvl w:val="7"/>
    </w:pPr>
    <w:rPr>
      <w:rFonts w:ascii="Arial" w:eastAsia="黑体" w:hAnsi="Arial"/>
      <w:sz w:val="24"/>
    </w:rPr>
  </w:style>
  <w:style w:type="paragraph" w:styleId="9">
    <w:name w:val="heading 9"/>
    <w:basedOn w:val="af0"/>
    <w:next w:val="af0"/>
    <w:qFormat/>
    <w:pPr>
      <w:keepNext/>
      <w:keepLines/>
      <w:spacing w:before="240" w:after="64" w:line="320" w:lineRule="auto"/>
      <w:outlineLvl w:val="8"/>
    </w:pPr>
    <w:rPr>
      <w:rFonts w:ascii="Arial" w:eastAsia="黑体" w:hAnsi="Arial"/>
      <w:szCs w:val="21"/>
    </w:rPr>
  </w:style>
  <w:style w:type="character" w:default="1" w:styleId="af1">
    <w:name w:val="Default Paragraph Font"/>
    <w:uiPriority w:val="1"/>
    <w:semiHidden/>
    <w:unhideWhenUsed/>
  </w:style>
  <w:style w:type="table" w:default="1" w:styleId="af2">
    <w:name w:val="Normal Table"/>
    <w:uiPriority w:val="99"/>
    <w:semiHidden/>
    <w:unhideWhenUsed/>
    <w:tblPr>
      <w:tblInd w:w="0" w:type="dxa"/>
      <w:tblCellMar>
        <w:top w:w="0" w:type="dxa"/>
        <w:left w:w="108" w:type="dxa"/>
        <w:bottom w:w="0" w:type="dxa"/>
        <w:right w:w="108" w:type="dxa"/>
      </w:tblCellMar>
    </w:tblPr>
  </w:style>
  <w:style w:type="numbering" w:default="1" w:styleId="af3">
    <w:name w:val="No List"/>
    <w:uiPriority w:val="99"/>
    <w:semiHidden/>
    <w:unhideWhenUsed/>
  </w:style>
  <w:style w:type="paragraph" w:styleId="af4">
    <w:name w:val="annotation text"/>
    <w:basedOn w:val="af0"/>
    <w:link w:val="Char"/>
    <w:qFormat/>
    <w:pPr>
      <w:jc w:val="left"/>
    </w:pPr>
    <w:rPr>
      <w:lang w:val="zh-CN"/>
    </w:rPr>
  </w:style>
  <w:style w:type="paragraph" w:styleId="af5">
    <w:name w:val="Body Text"/>
    <w:basedOn w:val="af0"/>
    <w:link w:val="Char0"/>
    <w:qFormat/>
    <w:pPr>
      <w:spacing w:after="120"/>
    </w:pPr>
    <w:rPr>
      <w:lang w:val="zh-CN"/>
    </w:rPr>
  </w:style>
  <w:style w:type="paragraph" w:styleId="af6">
    <w:name w:val="Body Text Indent"/>
    <w:basedOn w:val="af0"/>
    <w:qFormat/>
    <w:pPr>
      <w:spacing w:line="520" w:lineRule="exact"/>
      <w:ind w:firstLineChars="200" w:firstLine="420"/>
    </w:pPr>
    <w:rPr>
      <w:rFonts w:ascii="宋体" w:hAnsi="宋体"/>
    </w:rPr>
  </w:style>
  <w:style w:type="paragraph" w:styleId="HTML">
    <w:name w:val="HTML Address"/>
    <w:basedOn w:val="af0"/>
    <w:qFormat/>
    <w:rPr>
      <w:i/>
      <w:iCs/>
    </w:rPr>
  </w:style>
  <w:style w:type="paragraph" w:styleId="af7">
    <w:name w:val="Plain Text"/>
    <w:basedOn w:val="af0"/>
    <w:link w:val="Char1"/>
    <w:qFormat/>
    <w:rPr>
      <w:rFonts w:ascii="宋体" w:hAnsi="Courier New"/>
      <w:szCs w:val="20"/>
      <w:lang w:val="zh-CN"/>
    </w:rPr>
  </w:style>
  <w:style w:type="paragraph" w:styleId="af8">
    <w:name w:val="Balloon Text"/>
    <w:basedOn w:val="af0"/>
    <w:semiHidden/>
    <w:qFormat/>
    <w:rPr>
      <w:sz w:val="18"/>
      <w:szCs w:val="18"/>
    </w:rPr>
  </w:style>
  <w:style w:type="paragraph" w:styleId="af9">
    <w:name w:val="footer"/>
    <w:basedOn w:val="af0"/>
    <w:qFormat/>
    <w:pPr>
      <w:tabs>
        <w:tab w:val="center" w:pos="4153"/>
        <w:tab w:val="right" w:pos="8306"/>
      </w:tabs>
      <w:snapToGrid w:val="0"/>
      <w:ind w:rightChars="100" w:right="210"/>
      <w:jc w:val="right"/>
    </w:pPr>
    <w:rPr>
      <w:sz w:val="18"/>
      <w:szCs w:val="18"/>
    </w:rPr>
  </w:style>
  <w:style w:type="paragraph" w:styleId="afa">
    <w:name w:val="header"/>
    <w:basedOn w:val="af0"/>
    <w:link w:val="Char2"/>
    <w:qFormat/>
    <w:pPr>
      <w:pBdr>
        <w:bottom w:val="single" w:sz="6" w:space="1" w:color="auto"/>
      </w:pBdr>
      <w:tabs>
        <w:tab w:val="center" w:pos="4153"/>
        <w:tab w:val="right" w:pos="8306"/>
      </w:tabs>
      <w:snapToGrid w:val="0"/>
      <w:jc w:val="center"/>
    </w:pPr>
    <w:rPr>
      <w:sz w:val="18"/>
      <w:szCs w:val="18"/>
      <w:lang w:val="zh-CN"/>
    </w:rPr>
  </w:style>
  <w:style w:type="paragraph" w:styleId="afb">
    <w:name w:val="footnote text"/>
    <w:basedOn w:val="af0"/>
    <w:semiHidden/>
    <w:qFormat/>
    <w:pPr>
      <w:snapToGrid w:val="0"/>
      <w:jc w:val="left"/>
    </w:pPr>
    <w:rPr>
      <w:sz w:val="18"/>
      <w:szCs w:val="18"/>
    </w:rPr>
  </w:style>
  <w:style w:type="paragraph" w:styleId="HTML0">
    <w:name w:val="HTML Preformatted"/>
    <w:basedOn w:val="af0"/>
    <w:qFormat/>
    <w:rPr>
      <w:rFonts w:ascii="Courier New" w:hAnsi="Courier New" w:cs="Courier New"/>
      <w:sz w:val="20"/>
      <w:szCs w:val="20"/>
    </w:rPr>
  </w:style>
  <w:style w:type="paragraph" w:styleId="afc">
    <w:name w:val="Title"/>
    <w:basedOn w:val="af0"/>
    <w:qFormat/>
    <w:pPr>
      <w:spacing w:before="240" w:after="60"/>
      <w:jc w:val="center"/>
      <w:outlineLvl w:val="0"/>
    </w:pPr>
    <w:rPr>
      <w:rFonts w:ascii="Arial" w:hAnsi="Arial" w:cs="Arial"/>
      <w:b/>
      <w:bCs/>
      <w:sz w:val="32"/>
      <w:szCs w:val="32"/>
    </w:rPr>
  </w:style>
  <w:style w:type="paragraph" w:styleId="afd">
    <w:name w:val="annotation subject"/>
    <w:basedOn w:val="af4"/>
    <w:next w:val="af4"/>
    <w:semiHidden/>
    <w:qFormat/>
    <w:rPr>
      <w:b/>
      <w:bCs/>
    </w:rPr>
  </w:style>
  <w:style w:type="table" w:styleId="afe">
    <w:name w:val="Table Grid"/>
    <w:basedOn w:val="af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
    <w:name w:val="page number"/>
    <w:qFormat/>
    <w:rPr>
      <w:rFonts w:ascii="Times New Roman" w:eastAsia="宋体" w:hAnsi="Times New Roman"/>
      <w:sz w:val="18"/>
    </w:rPr>
  </w:style>
  <w:style w:type="character" w:styleId="HTML1">
    <w:name w:val="HTML Definition"/>
    <w:qFormat/>
    <w:rPr>
      <w:i/>
      <w:iCs/>
    </w:rPr>
  </w:style>
  <w:style w:type="character" w:styleId="HTML2">
    <w:name w:val="HTML Typewriter"/>
    <w:qFormat/>
    <w:rPr>
      <w:rFonts w:ascii="Courier New" w:hAnsi="Courier New"/>
      <w:sz w:val="20"/>
      <w:szCs w:val="20"/>
    </w:rPr>
  </w:style>
  <w:style w:type="character" w:styleId="HTML3">
    <w:name w:val="HTML Acronym"/>
    <w:basedOn w:val="af1"/>
    <w:qFormat/>
  </w:style>
  <w:style w:type="character" w:styleId="HTML4">
    <w:name w:val="HTML Variable"/>
    <w:qFormat/>
    <w:rPr>
      <w:i/>
      <w:iCs/>
    </w:rPr>
  </w:style>
  <w:style w:type="character" w:styleId="aff0">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qFormat/>
    <w:rPr>
      <w:rFonts w:ascii="Courier New" w:hAnsi="Courier New"/>
      <w:sz w:val="20"/>
      <w:szCs w:val="20"/>
    </w:rPr>
  </w:style>
  <w:style w:type="character" w:styleId="aff1">
    <w:name w:val="annotation reference"/>
    <w:semiHidden/>
    <w:qFormat/>
    <w:rPr>
      <w:sz w:val="21"/>
      <w:szCs w:val="21"/>
    </w:rPr>
  </w:style>
  <w:style w:type="character" w:styleId="HTML6">
    <w:name w:val="HTML Cite"/>
    <w:qFormat/>
    <w:rPr>
      <w:i/>
      <w:iCs/>
    </w:rPr>
  </w:style>
  <w:style w:type="character" w:styleId="aff2">
    <w:name w:val="footnote reference"/>
    <w:semiHidden/>
    <w:qFormat/>
    <w:rPr>
      <w:vertAlign w:val="superscript"/>
    </w:rPr>
  </w:style>
  <w:style w:type="character" w:styleId="HTML7">
    <w:name w:val="HTML Keyboard"/>
    <w:qFormat/>
    <w:rPr>
      <w:rFonts w:ascii="Courier New" w:hAnsi="Courier New"/>
      <w:sz w:val="20"/>
      <w:szCs w:val="20"/>
    </w:rPr>
  </w:style>
  <w:style w:type="character" w:styleId="HTML8">
    <w:name w:val="HTML Sample"/>
    <w:qFormat/>
    <w:rPr>
      <w:rFonts w:ascii="Courier New" w:hAnsi="Courier New"/>
    </w:rPr>
  </w:style>
  <w:style w:type="character" w:customStyle="1" w:styleId="Char3">
    <w:name w:val="段 Char"/>
    <w:link w:val="aff3"/>
    <w:qFormat/>
    <w:rPr>
      <w:rFonts w:ascii="宋体"/>
      <w:sz w:val="21"/>
      <w:lang w:val="en-US" w:eastAsia="zh-CN" w:bidi="ar-SA"/>
    </w:rPr>
  </w:style>
  <w:style w:type="paragraph" w:customStyle="1" w:styleId="aff3">
    <w:name w:val="段"/>
    <w:link w:val="Char3"/>
    <w:qFormat/>
    <w:pPr>
      <w:autoSpaceDE w:val="0"/>
      <w:autoSpaceDN w:val="0"/>
      <w:ind w:firstLineChars="200" w:firstLine="200"/>
      <w:jc w:val="both"/>
    </w:pPr>
    <w:rPr>
      <w:rFonts w:ascii="宋体"/>
      <w:sz w:val="21"/>
    </w:rPr>
  </w:style>
  <w:style w:type="character" w:customStyle="1" w:styleId="10">
    <w:name w:val="已访问的超链接1"/>
    <w:qFormat/>
    <w:rPr>
      <w:color w:val="800080"/>
      <w:u w:val="single"/>
    </w:rPr>
  </w:style>
  <w:style w:type="character" w:customStyle="1" w:styleId="Char0">
    <w:name w:val="正文文本 Char"/>
    <w:link w:val="af5"/>
    <w:qFormat/>
    <w:rPr>
      <w:kern w:val="2"/>
      <w:sz w:val="21"/>
      <w:szCs w:val="24"/>
    </w:rPr>
  </w:style>
  <w:style w:type="character" w:customStyle="1" w:styleId="EmailStyle611">
    <w:name w:val="EmailStyle611"/>
    <w:qFormat/>
    <w:rPr>
      <w:rFonts w:ascii="Arial" w:eastAsia="宋体" w:hAnsi="Arial" w:cs="Arial"/>
      <w:color w:val="auto"/>
      <w:sz w:val="20"/>
    </w:rPr>
  </w:style>
  <w:style w:type="character" w:customStyle="1" w:styleId="Char4">
    <w:name w:val="二级条标题 Char"/>
    <w:link w:val="aff4"/>
    <w:qFormat/>
    <w:rPr>
      <w:rFonts w:eastAsia="黑体"/>
      <w:sz w:val="21"/>
    </w:rPr>
  </w:style>
  <w:style w:type="paragraph" w:customStyle="1" w:styleId="aff4">
    <w:name w:val="二级条标题"/>
    <w:basedOn w:val="aff5"/>
    <w:next w:val="aff3"/>
    <w:link w:val="Char4"/>
    <w:qFormat/>
    <w:pPr>
      <w:outlineLvl w:val="3"/>
    </w:pPr>
    <w:rPr>
      <w:lang w:val="zh-CN"/>
    </w:rPr>
  </w:style>
  <w:style w:type="paragraph" w:customStyle="1" w:styleId="aff5">
    <w:name w:val="一级条标题"/>
    <w:next w:val="aff3"/>
    <w:link w:val="Char20"/>
    <w:qFormat/>
    <w:pPr>
      <w:outlineLvl w:val="2"/>
    </w:pPr>
    <w:rPr>
      <w:rFonts w:eastAsia="黑体"/>
      <w:sz w:val="21"/>
    </w:rPr>
  </w:style>
  <w:style w:type="character" w:customStyle="1" w:styleId="Char">
    <w:name w:val="批注文字 Char"/>
    <w:link w:val="af4"/>
    <w:qFormat/>
    <w:rPr>
      <w:kern w:val="2"/>
      <w:sz w:val="21"/>
      <w:szCs w:val="24"/>
    </w:rPr>
  </w:style>
  <w:style w:type="character" w:customStyle="1" w:styleId="Char1">
    <w:name w:val="纯文本 Char"/>
    <w:link w:val="af7"/>
    <w:qFormat/>
    <w:rPr>
      <w:rFonts w:ascii="宋体" w:hAnsi="Courier New"/>
      <w:kern w:val="2"/>
      <w:sz w:val="21"/>
    </w:rPr>
  </w:style>
  <w:style w:type="character" w:customStyle="1" w:styleId="aff6">
    <w:name w:val="发布"/>
    <w:qFormat/>
    <w:rPr>
      <w:rFonts w:ascii="黑体" w:eastAsia="黑体"/>
      <w:spacing w:val="22"/>
      <w:w w:val="100"/>
      <w:position w:val="3"/>
      <w:sz w:val="28"/>
    </w:rPr>
  </w:style>
  <w:style w:type="character" w:customStyle="1" w:styleId="Char2">
    <w:name w:val="页眉 Char"/>
    <w:link w:val="afa"/>
    <w:qFormat/>
    <w:rPr>
      <w:kern w:val="2"/>
      <w:sz w:val="18"/>
      <w:szCs w:val="18"/>
    </w:rPr>
  </w:style>
  <w:style w:type="character" w:customStyle="1" w:styleId="EmailStyle621">
    <w:name w:val="EmailStyle621"/>
    <w:qFormat/>
    <w:rPr>
      <w:rFonts w:ascii="Arial" w:eastAsia="宋体" w:hAnsi="Arial" w:cs="Arial"/>
      <w:color w:val="auto"/>
      <w:sz w:val="20"/>
    </w:rPr>
  </w:style>
  <w:style w:type="character" w:customStyle="1" w:styleId="Char10">
    <w:name w:val="三级条标题 Char1"/>
    <w:qFormat/>
    <w:rPr>
      <w:rFonts w:eastAsia="黑体"/>
      <w:sz w:val="21"/>
      <w:lang w:val="en-US" w:eastAsia="zh-CN" w:bidi="ar-SA"/>
    </w:rPr>
  </w:style>
  <w:style w:type="character" w:customStyle="1" w:styleId="Char20">
    <w:name w:val="一级条标题 Char2"/>
    <w:link w:val="aff5"/>
    <w:qFormat/>
    <w:rPr>
      <w:rFonts w:eastAsia="黑体"/>
      <w:sz w:val="21"/>
      <w:lang w:val="en-US" w:eastAsia="zh-CN" w:bidi="ar-SA"/>
    </w:rPr>
  </w:style>
  <w:style w:type="paragraph" w:customStyle="1" w:styleId="11">
    <w:name w:val="修订1"/>
    <w:uiPriority w:val="99"/>
    <w:unhideWhenUsed/>
    <w:qFormat/>
    <w:rPr>
      <w:kern w:val="2"/>
      <w:sz w:val="21"/>
      <w:szCs w:val="24"/>
    </w:rPr>
  </w:style>
  <w:style w:type="paragraph" w:customStyle="1" w:styleId="ac">
    <w:name w:val="附录四级条标题"/>
    <w:basedOn w:val="ab"/>
    <w:next w:val="aff3"/>
    <w:qFormat/>
    <w:pPr>
      <w:numPr>
        <w:ilvl w:val="5"/>
      </w:numPr>
      <w:outlineLvl w:val="5"/>
    </w:pPr>
  </w:style>
  <w:style w:type="paragraph" w:customStyle="1" w:styleId="ab">
    <w:name w:val="附录三级条标题"/>
    <w:basedOn w:val="aa"/>
    <w:next w:val="aff3"/>
    <w:qFormat/>
    <w:pPr>
      <w:numPr>
        <w:ilvl w:val="4"/>
      </w:numPr>
      <w:outlineLvl w:val="4"/>
    </w:pPr>
  </w:style>
  <w:style w:type="paragraph" w:customStyle="1" w:styleId="aa">
    <w:name w:val="附录二级条标题"/>
    <w:basedOn w:val="a9"/>
    <w:next w:val="aff3"/>
    <w:qFormat/>
    <w:pPr>
      <w:numPr>
        <w:ilvl w:val="3"/>
      </w:numPr>
      <w:outlineLvl w:val="3"/>
    </w:pPr>
  </w:style>
  <w:style w:type="paragraph" w:customStyle="1" w:styleId="a9">
    <w:name w:val="附录一级条标题"/>
    <w:basedOn w:val="a8"/>
    <w:next w:val="aff3"/>
    <w:qFormat/>
    <w:pPr>
      <w:numPr>
        <w:ilvl w:val="2"/>
      </w:numPr>
      <w:autoSpaceDN w:val="0"/>
      <w:spacing w:beforeLines="0" w:afterLines="0"/>
      <w:outlineLvl w:val="2"/>
    </w:pPr>
  </w:style>
  <w:style w:type="paragraph" w:customStyle="1" w:styleId="a8">
    <w:name w:val="附录章标题"/>
    <w:next w:val="aff3"/>
    <w:qFormat/>
    <w:pPr>
      <w:numPr>
        <w:ilvl w:val="1"/>
        <w:numId w:val="1"/>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7">
    <w:name w:val="前言、引言标题"/>
    <w:next w:val="af0"/>
    <w:qFormat/>
    <w:pPr>
      <w:shd w:val="clear" w:color="FFFFFF" w:fill="FFFFFF"/>
      <w:spacing w:before="640" w:after="560"/>
      <w:jc w:val="center"/>
      <w:outlineLvl w:val="0"/>
    </w:pPr>
    <w:rPr>
      <w:rFonts w:ascii="黑体" w:eastAsia="黑体"/>
      <w:sz w:val="32"/>
    </w:rPr>
  </w:style>
  <w:style w:type="paragraph" w:customStyle="1" w:styleId="a7">
    <w:name w:val="附录标识"/>
    <w:basedOn w:val="aff7"/>
    <w:qFormat/>
    <w:pPr>
      <w:numPr>
        <w:numId w:val="1"/>
      </w:numPr>
      <w:tabs>
        <w:tab w:val="left" w:pos="6405"/>
      </w:tabs>
      <w:spacing w:after="200"/>
    </w:pPr>
    <w:rPr>
      <w:sz w:val="21"/>
    </w:rPr>
  </w:style>
  <w:style w:type="paragraph" w:customStyle="1" w:styleId="aff8">
    <w:name w:val="实施日期"/>
    <w:basedOn w:val="aff9"/>
    <w:qFormat/>
    <w:pPr>
      <w:framePr w:hSpace="0" w:wrap="around" w:xAlign="right"/>
      <w:jc w:val="right"/>
    </w:pPr>
  </w:style>
  <w:style w:type="paragraph" w:customStyle="1" w:styleId="aff9">
    <w:name w:val="发布日期"/>
    <w:qFormat/>
    <w:pPr>
      <w:framePr w:w="4000" w:h="473" w:hRule="exact" w:hSpace="180" w:vSpace="180" w:wrap="around" w:hAnchor="margin" w:y="13511" w:anchorLock="1"/>
    </w:pPr>
    <w:rPr>
      <w:rFonts w:eastAsia="黑体"/>
      <w:sz w:val="28"/>
    </w:rPr>
  </w:style>
  <w:style w:type="paragraph" w:customStyle="1" w:styleId="20">
    <w:name w:val="封面标准号2"/>
    <w:basedOn w:val="12"/>
    <w:qFormat/>
    <w:pPr>
      <w:framePr w:w="9138" w:h="1244" w:hRule="exact" w:wrap="around" w:vAnchor="page" w:hAnchor="margin" w:y="2908"/>
      <w:adjustRightInd w:val="0"/>
      <w:spacing w:before="357" w:line="280" w:lineRule="exact"/>
    </w:p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d">
    <w:name w:val="附录五级条标题"/>
    <w:basedOn w:val="ac"/>
    <w:next w:val="aff3"/>
    <w:qFormat/>
    <w:pPr>
      <w:numPr>
        <w:ilvl w:val="6"/>
      </w:numPr>
      <w:outlineLvl w:val="6"/>
    </w:pPr>
  </w:style>
  <w:style w:type="paragraph" w:customStyle="1" w:styleId="affa">
    <w:name w:val="封面标准代替信息"/>
    <w:basedOn w:val="20"/>
    <w:qFormat/>
    <w:pPr>
      <w:framePr w:wrap="around"/>
      <w:spacing w:before="57"/>
    </w:pPr>
    <w:rPr>
      <w:rFonts w:ascii="宋体"/>
      <w:sz w:val="21"/>
    </w:rPr>
  </w:style>
  <w:style w:type="paragraph" w:customStyle="1" w:styleId="affb">
    <w:name w:val="封面正文"/>
    <w:qFormat/>
    <w:pPr>
      <w:jc w:val="both"/>
    </w:pPr>
  </w:style>
  <w:style w:type="paragraph" w:customStyle="1" w:styleId="affc">
    <w:name w:val="发布部门"/>
    <w:next w:val="aff3"/>
    <w:qFormat/>
    <w:pPr>
      <w:framePr w:w="7433" w:h="585" w:hRule="exact" w:hSpace="180" w:vSpace="180" w:wrap="around" w:hAnchor="margin" w:xAlign="center" w:y="14401" w:anchorLock="1"/>
      <w:jc w:val="center"/>
    </w:pPr>
    <w:rPr>
      <w:rFonts w:ascii="宋体"/>
      <w:b/>
      <w:spacing w:val="20"/>
      <w:w w:val="135"/>
      <w:sz w:val="36"/>
    </w:rPr>
  </w:style>
  <w:style w:type="paragraph" w:customStyle="1" w:styleId="61">
    <w:name w:val="目录 61"/>
    <w:basedOn w:val="51"/>
    <w:semiHidden/>
    <w:qFormat/>
  </w:style>
  <w:style w:type="paragraph" w:customStyle="1" w:styleId="51">
    <w:name w:val="目录 51"/>
    <w:basedOn w:val="41"/>
    <w:semiHidden/>
    <w:qFormat/>
  </w:style>
  <w:style w:type="paragraph" w:customStyle="1" w:styleId="41">
    <w:name w:val="目录 41"/>
    <w:basedOn w:val="31"/>
    <w:semiHidden/>
    <w:qFormat/>
  </w:style>
  <w:style w:type="paragraph" w:customStyle="1" w:styleId="31">
    <w:name w:val="目录 31"/>
    <w:basedOn w:val="21"/>
    <w:uiPriority w:val="39"/>
    <w:qFormat/>
    <w:pPr>
      <w:tabs>
        <w:tab w:val="left" w:pos="375"/>
      </w:tabs>
    </w:pPr>
  </w:style>
  <w:style w:type="paragraph" w:customStyle="1" w:styleId="21">
    <w:name w:val="目录 21"/>
    <w:basedOn w:val="110"/>
    <w:uiPriority w:val="39"/>
    <w:qFormat/>
    <w:pPr>
      <w:tabs>
        <w:tab w:val="right" w:leader="dot" w:pos="9345"/>
      </w:tabs>
    </w:pPr>
    <w:rPr>
      <w:rFonts w:hAnsi="宋体"/>
    </w:rPr>
  </w:style>
  <w:style w:type="paragraph" w:customStyle="1" w:styleId="110">
    <w:name w:val="目录 11"/>
    <w:uiPriority w:val="39"/>
    <w:qFormat/>
    <w:pPr>
      <w:jc w:val="both"/>
    </w:pPr>
    <w:rPr>
      <w:rFonts w:ascii="宋体"/>
      <w:sz w:val="21"/>
    </w:rPr>
  </w:style>
  <w:style w:type="paragraph" w:customStyle="1" w:styleId="affd">
    <w:name w:val="标准书脚_奇数页"/>
    <w:qFormat/>
    <w:pPr>
      <w:spacing w:before="120"/>
      <w:jc w:val="right"/>
    </w:pPr>
    <w:rPr>
      <w:sz w:val="18"/>
    </w:rPr>
  </w:style>
  <w:style w:type="paragraph" w:customStyle="1" w:styleId="a5">
    <w:name w:val="列项●（二级）"/>
    <w:qFormat/>
    <w:pPr>
      <w:numPr>
        <w:numId w:val="2"/>
      </w:numPr>
      <w:tabs>
        <w:tab w:val="left" w:pos="840"/>
      </w:tabs>
      <w:ind w:leftChars="400" w:left="600" w:hangingChars="200" w:hanging="200"/>
      <w:jc w:val="both"/>
    </w:pPr>
    <w:rPr>
      <w:rFonts w:ascii="宋体"/>
      <w:sz w:val="21"/>
    </w:rPr>
  </w:style>
  <w:style w:type="paragraph" w:customStyle="1" w:styleId="affe">
    <w:name w:val="封面一致性程度标识"/>
    <w:qFormat/>
    <w:pPr>
      <w:spacing w:before="440" w:line="400" w:lineRule="exact"/>
      <w:jc w:val="center"/>
    </w:pPr>
    <w:rPr>
      <w:rFonts w:ascii="宋体"/>
      <w:sz w:val="28"/>
    </w:rPr>
  </w:style>
  <w:style w:type="paragraph" w:customStyle="1" w:styleId="afff">
    <w:name w:val="文献分类号"/>
    <w:qFormat/>
    <w:pPr>
      <w:framePr w:hSpace="180" w:vSpace="180" w:wrap="around" w:hAnchor="margin" w:y="1" w:anchorLock="1"/>
      <w:widowControl w:val="0"/>
      <w:textAlignment w:val="center"/>
    </w:pPr>
    <w:rPr>
      <w:rFonts w:eastAsia="黑体"/>
      <w:sz w:val="21"/>
    </w:rPr>
  </w:style>
  <w:style w:type="paragraph" w:customStyle="1" w:styleId="a2">
    <w:name w:val="注×："/>
    <w:qFormat/>
    <w:pPr>
      <w:widowControl w:val="0"/>
      <w:numPr>
        <w:numId w:val="3"/>
      </w:numPr>
      <w:tabs>
        <w:tab w:val="clear" w:pos="900"/>
        <w:tab w:val="left" w:pos="630"/>
      </w:tabs>
      <w:autoSpaceDE w:val="0"/>
      <w:autoSpaceDN w:val="0"/>
      <w:jc w:val="both"/>
    </w:pPr>
    <w:rPr>
      <w:rFonts w:ascii="宋体"/>
      <w:sz w:val="18"/>
    </w:rPr>
  </w:style>
  <w:style w:type="paragraph" w:customStyle="1" w:styleId="afff0">
    <w:name w:val="其他发布部门"/>
    <w:basedOn w:val="affc"/>
    <w:qFormat/>
    <w:pPr>
      <w:framePr w:wrap="around"/>
      <w:spacing w:line="0" w:lineRule="atLeast"/>
    </w:pPr>
    <w:rPr>
      <w:rFonts w:ascii="黑体" w:eastAsia="黑体"/>
      <w:b w:val="0"/>
    </w:rPr>
  </w:style>
  <w:style w:type="paragraph" w:customStyle="1" w:styleId="a4">
    <w:name w:val="正文图标题"/>
    <w:next w:val="aff3"/>
    <w:qFormat/>
    <w:pPr>
      <w:numPr>
        <w:numId w:val="4"/>
      </w:numPr>
      <w:jc w:val="center"/>
    </w:pPr>
    <w:rPr>
      <w:rFonts w:ascii="黑体" w:eastAsia="黑体"/>
      <w:sz w:val="21"/>
    </w:rPr>
  </w:style>
  <w:style w:type="paragraph" w:customStyle="1" w:styleId="af">
    <w:name w:val="列项——（一级）"/>
    <w:qFormat/>
    <w:pPr>
      <w:widowControl w:val="0"/>
      <w:numPr>
        <w:numId w:val="5"/>
      </w:numPr>
      <w:tabs>
        <w:tab w:val="clear" w:pos="1140"/>
        <w:tab w:val="left" w:pos="854"/>
      </w:tabs>
      <w:ind w:leftChars="200" w:left="200" w:hangingChars="200" w:hanging="200"/>
      <w:jc w:val="both"/>
    </w:pPr>
    <w:rPr>
      <w:rFonts w:ascii="宋体"/>
      <w:sz w:val="21"/>
    </w:rPr>
  </w:style>
  <w:style w:type="paragraph" w:customStyle="1" w:styleId="CharChar">
    <w:name w:val="二级条标题 Char Char"/>
    <w:basedOn w:val="aff5"/>
    <w:next w:val="aff3"/>
    <w:qFormat/>
    <w:pPr>
      <w:ind w:left="525"/>
      <w:outlineLvl w:val="3"/>
    </w:pPr>
  </w:style>
  <w:style w:type="paragraph" w:customStyle="1" w:styleId="ae">
    <w:name w:val="注："/>
    <w:next w:val="aff3"/>
    <w:qFormat/>
    <w:pPr>
      <w:widowControl w:val="0"/>
      <w:numPr>
        <w:numId w:val="6"/>
      </w:numPr>
      <w:tabs>
        <w:tab w:val="clear" w:pos="1140"/>
      </w:tabs>
      <w:autoSpaceDE w:val="0"/>
      <w:autoSpaceDN w:val="0"/>
      <w:jc w:val="both"/>
    </w:pPr>
    <w:rPr>
      <w:rFonts w:ascii="宋体"/>
      <w:sz w:val="18"/>
    </w:rPr>
  </w:style>
  <w:style w:type="paragraph" w:customStyle="1" w:styleId="a6">
    <w:name w:val="正文表标题"/>
    <w:next w:val="aff3"/>
    <w:pPr>
      <w:numPr>
        <w:numId w:val="7"/>
      </w:numPr>
      <w:jc w:val="center"/>
    </w:pPr>
    <w:rPr>
      <w:rFonts w:ascii="黑体" w:eastAsia="黑体"/>
      <w:sz w:val="21"/>
    </w:rPr>
  </w:style>
  <w:style w:type="paragraph" w:customStyle="1" w:styleId="afff1">
    <w:name w:val="标准书脚_偶数页"/>
    <w:qFormat/>
    <w:pPr>
      <w:spacing w:before="120"/>
    </w:pPr>
    <w:rPr>
      <w:sz w:val="18"/>
    </w:rPr>
  </w:style>
  <w:style w:type="paragraph" w:customStyle="1" w:styleId="afff2">
    <w:name w:val="封面标准文稿类别"/>
    <w:qFormat/>
    <w:pPr>
      <w:spacing w:before="440" w:line="400" w:lineRule="exact"/>
      <w:jc w:val="center"/>
    </w:pPr>
    <w:rPr>
      <w:rFonts w:ascii="宋体"/>
      <w:sz w:val="24"/>
    </w:rPr>
  </w:style>
  <w:style w:type="paragraph" w:customStyle="1" w:styleId="13">
    <w:name w:val="列出段落1"/>
    <w:basedOn w:val="af0"/>
    <w:uiPriority w:val="34"/>
    <w:qFormat/>
    <w:pPr>
      <w:ind w:firstLineChars="200" w:firstLine="420"/>
    </w:pPr>
  </w:style>
  <w:style w:type="paragraph" w:customStyle="1" w:styleId="afff3">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4">
    <w:name w:val="标准标志"/>
    <w:next w:val="af0"/>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5">
    <w:name w:val="参考文献、索引标题"/>
    <w:basedOn w:val="aff7"/>
    <w:next w:val="af0"/>
    <w:qFormat/>
    <w:pPr>
      <w:spacing w:after="200"/>
    </w:pPr>
    <w:rPr>
      <w:sz w:val="21"/>
    </w:rPr>
  </w:style>
  <w:style w:type="paragraph" w:customStyle="1" w:styleId="afff6">
    <w:name w:val="图表脚注"/>
    <w:next w:val="aff3"/>
    <w:qFormat/>
    <w:pPr>
      <w:ind w:leftChars="200" w:left="300" w:hangingChars="100" w:hanging="100"/>
      <w:jc w:val="both"/>
    </w:pPr>
    <w:rPr>
      <w:rFonts w:ascii="宋体"/>
      <w:sz w:val="18"/>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afff7">
    <w:name w:val="条文脚注"/>
    <w:basedOn w:val="afb"/>
    <w:qFormat/>
    <w:pPr>
      <w:ind w:leftChars="200" w:left="780" w:hangingChars="200" w:hanging="360"/>
      <w:jc w:val="both"/>
    </w:pPr>
    <w:rPr>
      <w:rFonts w:ascii="宋体"/>
    </w:rPr>
  </w:style>
  <w:style w:type="paragraph" w:customStyle="1" w:styleId="afff8">
    <w:name w:val="标准称谓"/>
    <w:next w:val="af0"/>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9">
    <w:name w:val="封面标准文稿编辑信息"/>
    <w:qFormat/>
    <w:pPr>
      <w:spacing w:before="180" w:line="180" w:lineRule="exact"/>
      <w:jc w:val="center"/>
    </w:pPr>
    <w:rPr>
      <w:rFonts w:ascii="宋体"/>
      <w:sz w:val="21"/>
    </w:rPr>
  </w:style>
  <w:style w:type="paragraph" w:customStyle="1" w:styleId="afffa">
    <w:name w:val="目次、标准名称标题"/>
    <w:basedOn w:val="aff7"/>
    <w:next w:val="aff3"/>
    <w:qFormat/>
    <w:pPr>
      <w:spacing w:line="460" w:lineRule="exact"/>
    </w:pPr>
  </w:style>
  <w:style w:type="paragraph" w:customStyle="1" w:styleId="afffb">
    <w:name w:val="三级条标题"/>
    <w:basedOn w:val="aff4"/>
    <w:next w:val="aff3"/>
    <w:qFormat/>
    <w:pPr>
      <w:outlineLvl w:val="4"/>
    </w:pPr>
  </w:style>
  <w:style w:type="paragraph" w:customStyle="1" w:styleId="afffc">
    <w:name w:val="四级条标题"/>
    <w:basedOn w:val="afffb"/>
    <w:next w:val="aff3"/>
    <w:qFormat/>
    <w:pPr>
      <w:outlineLvl w:val="5"/>
    </w:pPr>
  </w:style>
  <w:style w:type="paragraph" w:customStyle="1" w:styleId="afffd">
    <w:name w:val="数字编号列项（二级）"/>
    <w:qFormat/>
    <w:pPr>
      <w:ind w:leftChars="400" w:left="1260" w:hangingChars="200" w:hanging="420"/>
      <w:jc w:val="both"/>
    </w:pPr>
    <w:rPr>
      <w:rFonts w:ascii="宋体"/>
      <w:sz w:val="21"/>
    </w:rPr>
  </w:style>
  <w:style w:type="paragraph" w:customStyle="1" w:styleId="a3">
    <w:name w:val="附录表标题"/>
    <w:next w:val="aff3"/>
    <w:qFormat/>
    <w:pPr>
      <w:numPr>
        <w:numId w:val="8"/>
      </w:numPr>
      <w:jc w:val="center"/>
      <w:textAlignment w:val="baseline"/>
    </w:pPr>
    <w:rPr>
      <w:rFonts w:ascii="黑体" w:eastAsia="黑体"/>
      <w:kern w:val="21"/>
      <w:sz w:val="21"/>
    </w:rPr>
  </w:style>
  <w:style w:type="paragraph" w:customStyle="1" w:styleId="afffe">
    <w:name w:val="标准书眉_偶数页"/>
    <w:basedOn w:val="affff"/>
    <w:next w:val="af0"/>
    <w:qFormat/>
    <w:pPr>
      <w:jc w:val="left"/>
    </w:pPr>
  </w:style>
  <w:style w:type="paragraph" w:customStyle="1" w:styleId="affff">
    <w:name w:val="标准书眉_奇数页"/>
    <w:next w:val="af0"/>
    <w:qFormat/>
    <w:pPr>
      <w:tabs>
        <w:tab w:val="center" w:pos="4154"/>
        <w:tab w:val="right" w:pos="8306"/>
      </w:tabs>
      <w:spacing w:after="120"/>
      <w:jc w:val="right"/>
    </w:pPr>
    <w:rPr>
      <w:sz w:val="21"/>
    </w:rPr>
  </w:style>
  <w:style w:type="paragraph" w:customStyle="1" w:styleId="affff0">
    <w:name w:val="其他标准称谓"/>
    <w:qFormat/>
    <w:pPr>
      <w:spacing w:line="0" w:lineRule="atLeast"/>
      <w:jc w:val="distribute"/>
    </w:pPr>
    <w:rPr>
      <w:rFonts w:ascii="黑体" w:eastAsia="黑体" w:hAnsi="宋体"/>
      <w:sz w:val="52"/>
    </w:rPr>
  </w:style>
  <w:style w:type="paragraph" w:customStyle="1" w:styleId="81">
    <w:name w:val="目录 81"/>
    <w:basedOn w:val="71"/>
    <w:semiHidden/>
    <w:qFormat/>
  </w:style>
  <w:style w:type="paragraph" w:customStyle="1" w:styleId="71">
    <w:name w:val="目录 71"/>
    <w:basedOn w:val="61"/>
    <w:semiHidden/>
    <w:qFormat/>
  </w:style>
  <w:style w:type="paragraph" w:customStyle="1" w:styleId="affff1">
    <w:name w:val="字母编号列项（一级）"/>
    <w:qFormat/>
    <w:pPr>
      <w:ind w:leftChars="200" w:left="840" w:hangingChars="200" w:hanging="420"/>
      <w:jc w:val="both"/>
    </w:pPr>
    <w:rPr>
      <w:rFonts w:ascii="宋体"/>
      <w:sz w:val="21"/>
    </w:rPr>
  </w:style>
  <w:style w:type="paragraph" w:customStyle="1" w:styleId="affff2">
    <w:name w:val="封面标准英文名称"/>
    <w:qFormat/>
    <w:pPr>
      <w:widowControl w:val="0"/>
      <w:spacing w:before="370" w:line="400" w:lineRule="exact"/>
      <w:jc w:val="center"/>
    </w:pPr>
    <w:rPr>
      <w:sz w:val="28"/>
    </w:rPr>
  </w:style>
  <w:style w:type="paragraph" w:customStyle="1" w:styleId="TOC1">
    <w:name w:val="TOC 标题1"/>
    <w:basedOn w:val="1"/>
    <w:next w:val="af0"/>
    <w:uiPriority w:val="39"/>
    <w:qFormat/>
    <w:pPr>
      <w:widowControl/>
      <w:spacing w:before="480" w:after="0" w:line="276" w:lineRule="auto"/>
      <w:jc w:val="left"/>
      <w:outlineLvl w:val="9"/>
    </w:pPr>
    <w:rPr>
      <w:rFonts w:ascii="Cambria" w:hAnsi="Cambria"/>
      <w:color w:val="365F91"/>
      <w:kern w:val="0"/>
      <w:sz w:val="28"/>
      <w:szCs w:val="28"/>
    </w:rPr>
  </w:style>
  <w:style w:type="paragraph" w:customStyle="1" w:styleId="affff3">
    <w:name w:val="五级条标题"/>
    <w:basedOn w:val="afffc"/>
    <w:next w:val="aff3"/>
    <w:qFormat/>
    <w:pPr>
      <w:outlineLvl w:val="6"/>
    </w:pPr>
  </w:style>
  <w:style w:type="paragraph" w:customStyle="1" w:styleId="a1">
    <w:name w:val="列项◆（三级）"/>
    <w:qFormat/>
    <w:pPr>
      <w:numPr>
        <w:numId w:val="9"/>
      </w:numPr>
      <w:ind w:leftChars="600" w:left="800" w:hangingChars="200" w:hanging="200"/>
    </w:pPr>
    <w:rPr>
      <w:rFonts w:ascii="宋体"/>
      <w:sz w:val="21"/>
    </w:rPr>
  </w:style>
  <w:style w:type="paragraph" w:customStyle="1" w:styleId="affff4">
    <w:name w:val="终结线"/>
    <w:basedOn w:val="af0"/>
    <w:qFormat/>
    <w:pPr>
      <w:framePr w:hSpace="181" w:vSpace="181" w:wrap="around" w:vAnchor="text" w:hAnchor="margin" w:xAlign="center" w:y="285"/>
    </w:pPr>
  </w:style>
  <w:style w:type="paragraph" w:customStyle="1" w:styleId="a">
    <w:name w:val="示例"/>
    <w:next w:val="aff3"/>
    <w:qFormat/>
    <w:pPr>
      <w:numPr>
        <w:numId w:val="10"/>
      </w:numPr>
      <w:tabs>
        <w:tab w:val="clear" w:pos="1120"/>
        <w:tab w:val="left" w:pos="816"/>
      </w:tabs>
      <w:ind w:firstLineChars="233" w:firstLine="419"/>
      <w:jc w:val="both"/>
    </w:pPr>
    <w:rPr>
      <w:rFonts w:ascii="宋体"/>
      <w:sz w:val="18"/>
    </w:rPr>
  </w:style>
  <w:style w:type="paragraph" w:customStyle="1" w:styleId="affff5">
    <w:name w:val="章标题"/>
    <w:next w:val="aff3"/>
    <w:qFormat/>
    <w:pPr>
      <w:spacing w:beforeLines="50" w:afterLines="50"/>
      <w:jc w:val="both"/>
      <w:outlineLvl w:val="1"/>
    </w:pPr>
    <w:rPr>
      <w:rFonts w:ascii="黑体" w:eastAsia="黑体"/>
      <w:sz w:val="21"/>
    </w:rPr>
  </w:style>
  <w:style w:type="paragraph" w:customStyle="1" w:styleId="a0">
    <w:name w:val="附录图标题"/>
    <w:next w:val="aff3"/>
    <w:qFormat/>
    <w:pPr>
      <w:numPr>
        <w:numId w:val="11"/>
      </w:numPr>
      <w:jc w:val="center"/>
    </w:pPr>
    <w:rPr>
      <w:rFonts w:ascii="黑体" w:eastAsia="黑体"/>
      <w:sz w:val="21"/>
    </w:rPr>
  </w:style>
  <w:style w:type="paragraph" w:customStyle="1" w:styleId="affff6">
    <w:name w:val="编号列项（三级）"/>
    <w:qFormat/>
    <w:pPr>
      <w:ind w:leftChars="600" w:left="800" w:hangingChars="200" w:hanging="200"/>
    </w:pPr>
    <w:rPr>
      <w:rFonts w:ascii="宋体"/>
      <w:sz w:val="21"/>
    </w:rPr>
  </w:style>
  <w:style w:type="paragraph" w:customStyle="1" w:styleId="affff7">
    <w:name w:val="目次、索引正文"/>
    <w:qFormat/>
    <w:pPr>
      <w:spacing w:line="320" w:lineRule="exact"/>
      <w:jc w:val="both"/>
    </w:pPr>
    <w:rPr>
      <w:rFonts w:ascii="宋体"/>
      <w:sz w:val="21"/>
    </w:rPr>
  </w:style>
  <w:style w:type="paragraph" w:customStyle="1" w:styleId="91">
    <w:name w:val="目录 91"/>
    <w:basedOn w:val="81"/>
    <w:semiHidden/>
    <w:qFormat/>
  </w:style>
  <w:style w:type="paragraph" w:customStyle="1" w:styleId="affff8">
    <w:name w:val="标准书眉一"/>
    <w:qFormat/>
    <w:pPr>
      <w:jc w:val="both"/>
    </w:pPr>
  </w:style>
  <w:style w:type="character" w:customStyle="1" w:styleId="CharChar0">
    <w:name w:val="段 Char Char"/>
    <w:qFormat/>
    <w:rPr>
      <w:rFonts w:ascii="宋体"/>
      <w:sz w:val="21"/>
      <w:lang w:val="en-US" w:eastAsia="zh-CN" w:bidi="ar-SA"/>
    </w:rPr>
  </w:style>
  <w:style w:type="paragraph" w:styleId="affff9">
    <w:name w:val="List Paragraph"/>
    <w:basedOn w:val="af0"/>
    <w:uiPriority w:val="34"/>
    <w:qFormat/>
    <w:pPr>
      <w:ind w:firstLineChars="200" w:firstLine="420"/>
    </w:pPr>
  </w:style>
  <w:style w:type="paragraph" w:customStyle="1" w:styleId="CharCharCharChar">
    <w:name w:val="Char Char Char Char"/>
    <w:basedOn w:val="af0"/>
    <w:autoRedefine/>
    <w:qFormat/>
    <w:pPr>
      <w:widowControl/>
      <w:spacing w:after="160" w:line="240" w:lineRule="exact"/>
      <w:jc w:val="left"/>
    </w:pPr>
    <w:rPr>
      <w:rFonts w:ascii="Verdana" w:eastAsia="仿宋_GB2312" w:hAnsi="Verdana" w:cs="”“Times New Roman”“"/>
      <w:kern w:val="0"/>
      <w:sz w:val="24"/>
      <w:szCs w:val="20"/>
      <w:lang w:eastAsia="en-US"/>
    </w:rPr>
  </w:style>
  <w:style w:type="paragraph" w:styleId="14">
    <w:name w:val="toc 1"/>
    <w:basedOn w:val="af0"/>
    <w:next w:val="af0"/>
    <w:autoRedefine/>
    <w:uiPriority w:val="39"/>
    <w:qFormat/>
    <w:rsid w:val="00DD0BF5"/>
  </w:style>
  <w:style w:type="paragraph" w:styleId="22">
    <w:name w:val="toc 2"/>
    <w:basedOn w:val="af0"/>
    <w:next w:val="af0"/>
    <w:autoRedefine/>
    <w:uiPriority w:val="39"/>
    <w:qFormat/>
    <w:rsid w:val="00DD0BF5"/>
    <w:pPr>
      <w:tabs>
        <w:tab w:val="left" w:pos="284"/>
        <w:tab w:val="right" w:leader="dot" w:pos="9345"/>
      </w:tabs>
    </w:pPr>
  </w:style>
  <w:style w:type="paragraph" w:styleId="30">
    <w:name w:val="toc 3"/>
    <w:basedOn w:val="af0"/>
    <w:next w:val="af0"/>
    <w:autoRedefine/>
    <w:uiPriority w:val="39"/>
    <w:qFormat/>
    <w:rsid w:val="00DD0BF5"/>
    <w:pPr>
      <w:ind w:leftChars="400" w:left="840"/>
    </w:pPr>
  </w:style>
  <w:style w:type="character" w:customStyle="1" w:styleId="UnresolvedMention">
    <w:name w:val="Unresolved Mention"/>
    <w:basedOn w:val="af1"/>
    <w:uiPriority w:val="99"/>
    <w:semiHidden/>
    <w:unhideWhenUsed/>
    <w:rsid w:val="007100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3.xml"/><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7038;&#31665;13604343939@163.com" TargetMode="External"/><Relationship Id="rId24"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hyperlink" Target="mailto:&#37038;&#31665;13604343939@163.com"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DS2\tds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063203-60CF-4FB7-85DE-FFA752F5C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tds2.dot</Template>
  <TotalTime>342</TotalTime>
  <Pages>16</Pages>
  <Words>1240</Words>
  <Characters>7073</Characters>
  <Application>Microsoft Office Word</Application>
  <DocSecurity>0</DocSecurity>
  <Lines>58</Lines>
  <Paragraphs>16</Paragraphs>
  <ScaleCrop>false</ScaleCrop>
  <Company/>
  <LinksUpToDate>false</LinksUpToDate>
  <CharactersWithSpaces>8297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songrl</cp:lastModifiedBy>
  <cp:revision>114</cp:revision>
  <cp:lastPrinted>2022-02-23T06:40:00Z</cp:lastPrinted>
  <dcterms:created xsi:type="dcterms:W3CDTF">2024-06-19T20:47:00Z</dcterms:created>
  <dcterms:modified xsi:type="dcterms:W3CDTF">2024-07-15T00:18:00Z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2052-12.1.0.16894</vt:lpwstr>
  </property>
  <property fmtid="{D5CDD505-2E9C-101B-9397-08002B2CF9AE}" pid="4" name="ICV">
    <vt:lpwstr>DF7BF611F25C4A2AAEDB139E6B7A48A0_13</vt:lpwstr>
  </property>
</Properties>
</file>